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FB4BF" w14:textId="77777777" w:rsidR="00297427" w:rsidRPr="005D468B" w:rsidRDefault="00D04675" w:rsidP="00AA3D46">
      <w:pPr>
        <w:jc w:val="center"/>
        <w:rPr>
          <w:szCs w:val="22"/>
        </w:rPr>
      </w:pPr>
      <w:r w:rsidRPr="005D468B">
        <w:rPr>
          <w:noProof/>
          <w:color w:val="FF0000"/>
        </w:rPr>
        <w:drawing>
          <wp:inline distT="0" distB="0" distL="0" distR="0" wp14:anchorId="5C53BDFA" wp14:editId="13AC17A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78D5E192"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403B843E" w14:textId="2CAFF31E" w:rsidR="00297427" w:rsidRPr="00441B2D" w:rsidRDefault="00994304" w:rsidP="004A57C7">
      <w:pPr>
        <w:pStyle w:val="NoSpacing"/>
        <w:jc w:val="center"/>
        <w:rPr>
          <w:b/>
          <w:sz w:val="24"/>
          <w:szCs w:val="24"/>
        </w:rPr>
      </w:pPr>
      <w:r w:rsidRPr="00441B2D">
        <w:rPr>
          <w:b/>
          <w:sz w:val="24"/>
          <w:szCs w:val="24"/>
        </w:rPr>
        <w:t xml:space="preserve">Docket Number </w:t>
      </w:r>
      <w:r w:rsidR="00EB2E6B">
        <w:rPr>
          <w:b/>
          <w:sz w:val="24"/>
          <w:szCs w:val="24"/>
        </w:rPr>
        <w:t>53149</w:t>
      </w:r>
    </w:p>
    <w:p w14:paraId="464D0F12" w14:textId="77777777" w:rsidR="004A57C7" w:rsidRPr="00441B2D" w:rsidRDefault="004A57C7" w:rsidP="004A57C7">
      <w:pPr>
        <w:pStyle w:val="NoSpacing"/>
        <w:rPr>
          <w:sz w:val="24"/>
          <w:szCs w:val="24"/>
        </w:rPr>
      </w:pPr>
    </w:p>
    <w:p w14:paraId="1548097F" w14:textId="7D176460" w:rsidR="006F1035" w:rsidRPr="004B55FB" w:rsidRDefault="00C07317" w:rsidP="004A57C7">
      <w:pPr>
        <w:pStyle w:val="NoSpacing"/>
        <w:tabs>
          <w:tab w:val="right" w:pos="9532"/>
        </w:tabs>
        <w:rPr>
          <w:color w:val="000000" w:themeColor="text1"/>
          <w:sz w:val="24"/>
          <w:szCs w:val="24"/>
        </w:rPr>
      </w:pPr>
      <w:r w:rsidRPr="004B55FB">
        <w:rPr>
          <w:color w:val="000000" w:themeColor="text1"/>
          <w:sz w:val="24"/>
          <w:szCs w:val="24"/>
          <w:u w:val="single"/>
        </w:rPr>
        <w:t>Liquid Utilities LLC</w:t>
      </w:r>
      <w:r w:rsidR="00297427" w:rsidRPr="004B55FB">
        <w:rPr>
          <w:color w:val="000000" w:themeColor="text1"/>
          <w:sz w:val="24"/>
          <w:szCs w:val="24"/>
        </w:rPr>
        <w:tab/>
      </w:r>
      <w:r w:rsidRPr="004B55FB">
        <w:rPr>
          <w:color w:val="000000" w:themeColor="text1"/>
          <w:sz w:val="24"/>
          <w:szCs w:val="24"/>
          <w:u w:val="single"/>
        </w:rPr>
        <w:t>6315B FM 1488 Road, Suite 192</w:t>
      </w:r>
    </w:p>
    <w:p w14:paraId="07A10C74" w14:textId="77777777" w:rsidR="006F1035" w:rsidRPr="004B55FB" w:rsidRDefault="006F1035" w:rsidP="004A57C7">
      <w:pPr>
        <w:pStyle w:val="NoSpacing"/>
        <w:tabs>
          <w:tab w:val="right" w:pos="9532"/>
        </w:tabs>
        <w:rPr>
          <w:color w:val="000000" w:themeColor="text1"/>
          <w:sz w:val="20"/>
        </w:rPr>
      </w:pPr>
      <w:r w:rsidRPr="004B55FB">
        <w:rPr>
          <w:color w:val="000000" w:themeColor="text1"/>
          <w:sz w:val="20"/>
        </w:rPr>
        <w:t>(Utility Name)</w:t>
      </w:r>
      <w:r w:rsidRPr="004B55FB">
        <w:rPr>
          <w:color w:val="000000" w:themeColor="text1"/>
          <w:sz w:val="20"/>
        </w:rPr>
        <w:tab/>
        <w:t>(Business Address)</w:t>
      </w:r>
    </w:p>
    <w:p w14:paraId="48678446" w14:textId="77777777" w:rsidR="004A57C7" w:rsidRPr="004B55FB" w:rsidRDefault="004A57C7" w:rsidP="004A57C7">
      <w:pPr>
        <w:pStyle w:val="NoSpacing"/>
        <w:tabs>
          <w:tab w:val="right" w:pos="9532"/>
        </w:tabs>
        <w:rPr>
          <w:color w:val="000000" w:themeColor="text1"/>
          <w:sz w:val="24"/>
          <w:szCs w:val="24"/>
        </w:rPr>
      </w:pPr>
    </w:p>
    <w:p w14:paraId="464A4BDE" w14:textId="70363147" w:rsidR="006F1035" w:rsidRPr="004B55FB" w:rsidRDefault="00C07317" w:rsidP="004A57C7">
      <w:pPr>
        <w:pStyle w:val="NoSpacing"/>
        <w:tabs>
          <w:tab w:val="right" w:pos="9532"/>
        </w:tabs>
        <w:rPr>
          <w:color w:val="000000" w:themeColor="text1"/>
          <w:sz w:val="24"/>
          <w:szCs w:val="24"/>
        </w:rPr>
      </w:pPr>
      <w:r w:rsidRPr="004B55FB">
        <w:rPr>
          <w:color w:val="000000" w:themeColor="text1"/>
          <w:sz w:val="24"/>
          <w:szCs w:val="24"/>
          <w:u w:val="single"/>
        </w:rPr>
        <w:t>Magnolia, TX 77354</w:t>
      </w:r>
      <w:r w:rsidR="006F1035" w:rsidRPr="004B55FB">
        <w:rPr>
          <w:color w:val="000000" w:themeColor="text1"/>
          <w:sz w:val="24"/>
          <w:szCs w:val="24"/>
        </w:rPr>
        <w:tab/>
      </w:r>
      <w:r w:rsidRPr="004B55FB">
        <w:rPr>
          <w:color w:val="000000" w:themeColor="text1"/>
          <w:sz w:val="24"/>
          <w:szCs w:val="24"/>
          <w:u w:val="single"/>
        </w:rPr>
        <w:t>(346) 703-1009</w:t>
      </w:r>
    </w:p>
    <w:p w14:paraId="2B4D66B5" w14:textId="77777777" w:rsidR="006F1035" w:rsidRPr="004B55FB" w:rsidRDefault="006F1035" w:rsidP="004A57C7">
      <w:pPr>
        <w:pStyle w:val="NoSpacing"/>
        <w:tabs>
          <w:tab w:val="right" w:pos="9532"/>
        </w:tabs>
        <w:rPr>
          <w:color w:val="000000" w:themeColor="text1"/>
          <w:sz w:val="20"/>
        </w:rPr>
      </w:pPr>
      <w:r w:rsidRPr="004B55FB">
        <w:rPr>
          <w:color w:val="000000" w:themeColor="text1"/>
          <w:sz w:val="20"/>
        </w:rPr>
        <w:t>(City, State, Zip Code)</w:t>
      </w:r>
      <w:r w:rsidRPr="004B55FB">
        <w:rPr>
          <w:color w:val="000000" w:themeColor="text1"/>
          <w:sz w:val="20"/>
        </w:rPr>
        <w:tab/>
        <w:t>(Area Code/Telephone)</w:t>
      </w:r>
    </w:p>
    <w:p w14:paraId="5369E62D" w14:textId="77777777" w:rsidR="004A57C7" w:rsidRPr="004B55FB" w:rsidRDefault="004A57C7" w:rsidP="004A57C7">
      <w:pPr>
        <w:pStyle w:val="NoSpacing"/>
        <w:rPr>
          <w:color w:val="000000" w:themeColor="text1"/>
          <w:sz w:val="24"/>
          <w:szCs w:val="24"/>
        </w:rPr>
      </w:pPr>
    </w:p>
    <w:p w14:paraId="20B01D92" w14:textId="77777777" w:rsidR="00297427" w:rsidRPr="004B55FB" w:rsidRDefault="00297427" w:rsidP="004A57C7">
      <w:pPr>
        <w:pStyle w:val="NoSpacing"/>
        <w:rPr>
          <w:color w:val="000000" w:themeColor="text1"/>
          <w:sz w:val="24"/>
          <w:szCs w:val="24"/>
        </w:rPr>
      </w:pPr>
      <w:r w:rsidRPr="004B55FB">
        <w:rPr>
          <w:color w:val="000000" w:themeColor="text1"/>
          <w:sz w:val="24"/>
          <w:szCs w:val="24"/>
        </w:rPr>
        <w:t>This tariff is effective for utility operations under the following Certificate of Convenience and Necessity:</w:t>
      </w:r>
    </w:p>
    <w:p w14:paraId="1F6B3FFC" w14:textId="77777777" w:rsidR="004A57C7" w:rsidRPr="004B55FB" w:rsidRDefault="004A57C7" w:rsidP="004A57C7">
      <w:pPr>
        <w:pStyle w:val="NoSpacing"/>
        <w:rPr>
          <w:color w:val="000000" w:themeColor="text1"/>
          <w:sz w:val="24"/>
        </w:rPr>
      </w:pPr>
    </w:p>
    <w:p w14:paraId="70826722" w14:textId="2233DEF3" w:rsidR="00297427" w:rsidRPr="004B55FB" w:rsidRDefault="004B55FB" w:rsidP="004A57C7">
      <w:pPr>
        <w:pStyle w:val="NoSpacing"/>
        <w:rPr>
          <w:color w:val="000000" w:themeColor="text1"/>
          <w:sz w:val="24"/>
          <w:u w:val="single"/>
        </w:rPr>
      </w:pPr>
      <w:r w:rsidRPr="004B55FB">
        <w:rPr>
          <w:color w:val="000000" w:themeColor="text1"/>
          <w:sz w:val="24"/>
          <w:u w:val="single"/>
        </w:rPr>
        <w:t>21132</w:t>
      </w:r>
    </w:p>
    <w:p w14:paraId="55BB7338" w14:textId="77777777" w:rsidR="004A57C7" w:rsidRPr="004B55FB" w:rsidRDefault="004A57C7" w:rsidP="004A57C7">
      <w:pPr>
        <w:pStyle w:val="NoSpacing"/>
        <w:rPr>
          <w:color w:val="000000" w:themeColor="text1"/>
          <w:sz w:val="24"/>
          <w:szCs w:val="24"/>
        </w:rPr>
      </w:pPr>
    </w:p>
    <w:p w14:paraId="13400C87" w14:textId="77777777" w:rsidR="00297427" w:rsidRPr="004B55FB" w:rsidRDefault="00297427" w:rsidP="004A57C7">
      <w:pPr>
        <w:pStyle w:val="NoSpacing"/>
        <w:rPr>
          <w:color w:val="000000" w:themeColor="text1"/>
          <w:sz w:val="24"/>
          <w:szCs w:val="24"/>
        </w:rPr>
      </w:pPr>
      <w:r w:rsidRPr="004B55FB">
        <w:rPr>
          <w:color w:val="000000" w:themeColor="text1"/>
          <w:sz w:val="24"/>
          <w:szCs w:val="24"/>
        </w:rPr>
        <w:t>This tariff is effective in the following count</w:t>
      </w:r>
      <w:r w:rsidR="003701D6" w:rsidRPr="004B55FB">
        <w:rPr>
          <w:color w:val="000000" w:themeColor="text1"/>
          <w:sz w:val="24"/>
          <w:szCs w:val="24"/>
        </w:rPr>
        <w:t>y(</w:t>
      </w:r>
      <w:proofErr w:type="spellStart"/>
      <w:r w:rsidRPr="004B55FB">
        <w:rPr>
          <w:color w:val="000000" w:themeColor="text1"/>
          <w:sz w:val="24"/>
          <w:szCs w:val="24"/>
        </w:rPr>
        <w:t>ies</w:t>
      </w:r>
      <w:proofErr w:type="spellEnd"/>
      <w:r w:rsidR="003701D6" w:rsidRPr="004B55FB">
        <w:rPr>
          <w:color w:val="000000" w:themeColor="text1"/>
          <w:sz w:val="24"/>
          <w:szCs w:val="24"/>
        </w:rPr>
        <w:t>)</w:t>
      </w:r>
      <w:r w:rsidRPr="004B55FB">
        <w:rPr>
          <w:color w:val="000000" w:themeColor="text1"/>
          <w:sz w:val="24"/>
          <w:szCs w:val="24"/>
        </w:rPr>
        <w:t>:</w:t>
      </w:r>
    </w:p>
    <w:p w14:paraId="1B2D6113" w14:textId="35ABACD6" w:rsidR="00297427" w:rsidRPr="004B55FB" w:rsidRDefault="00C07317" w:rsidP="004A57C7">
      <w:pPr>
        <w:pStyle w:val="NoSpacing"/>
        <w:rPr>
          <w:color w:val="000000" w:themeColor="text1"/>
          <w:sz w:val="24"/>
          <w:u w:val="single"/>
        </w:rPr>
      </w:pPr>
      <w:r w:rsidRPr="004B55FB">
        <w:rPr>
          <w:color w:val="000000" w:themeColor="text1"/>
          <w:sz w:val="24"/>
          <w:u w:val="single"/>
        </w:rPr>
        <w:t>Montgomery</w:t>
      </w:r>
    </w:p>
    <w:p w14:paraId="36F1DB10" w14:textId="77777777" w:rsidR="004A57C7" w:rsidRPr="004B55FB" w:rsidRDefault="004A57C7" w:rsidP="004A57C7">
      <w:pPr>
        <w:pStyle w:val="NoSpacing"/>
        <w:rPr>
          <w:color w:val="000000" w:themeColor="text1"/>
          <w:sz w:val="24"/>
          <w:szCs w:val="24"/>
        </w:rPr>
      </w:pPr>
    </w:p>
    <w:p w14:paraId="776DC163" w14:textId="77777777" w:rsidR="00F1450E" w:rsidRPr="004B55FB" w:rsidRDefault="00F1450E" w:rsidP="004A57C7">
      <w:pPr>
        <w:pStyle w:val="NoSpacing"/>
        <w:rPr>
          <w:color w:val="000000" w:themeColor="text1"/>
          <w:sz w:val="24"/>
          <w:szCs w:val="24"/>
        </w:rPr>
      </w:pPr>
      <w:r w:rsidRPr="004B55FB">
        <w:rPr>
          <w:color w:val="000000" w:themeColor="text1"/>
          <w:sz w:val="24"/>
          <w:szCs w:val="24"/>
        </w:rPr>
        <w:t>This tariff is effective in the following cities or unincorporated towns (if any):</w:t>
      </w:r>
    </w:p>
    <w:p w14:paraId="48A0E53B" w14:textId="77777777" w:rsidR="004A57C7" w:rsidRPr="004B55FB" w:rsidRDefault="004A57C7" w:rsidP="004A57C7">
      <w:pPr>
        <w:pStyle w:val="NoSpacing"/>
        <w:rPr>
          <w:color w:val="000000" w:themeColor="text1"/>
          <w:sz w:val="24"/>
          <w:szCs w:val="24"/>
        </w:rPr>
      </w:pPr>
    </w:p>
    <w:p w14:paraId="5F86E26C" w14:textId="67E76500" w:rsidR="00F1450E" w:rsidRPr="004B55FB" w:rsidRDefault="00C07317" w:rsidP="004A57C7">
      <w:pPr>
        <w:pStyle w:val="NoSpacing"/>
        <w:rPr>
          <w:color w:val="000000" w:themeColor="text1"/>
          <w:sz w:val="24"/>
          <w:u w:val="single"/>
        </w:rPr>
      </w:pPr>
      <w:r w:rsidRPr="004B55FB">
        <w:rPr>
          <w:color w:val="000000" w:themeColor="text1"/>
          <w:sz w:val="24"/>
          <w:u w:val="single"/>
        </w:rPr>
        <w:t>N/A</w:t>
      </w:r>
    </w:p>
    <w:p w14:paraId="54A928D8" w14:textId="77777777" w:rsidR="004A57C7" w:rsidRPr="004B55FB" w:rsidRDefault="004A57C7" w:rsidP="004A57C7">
      <w:pPr>
        <w:pStyle w:val="NoSpacing"/>
        <w:rPr>
          <w:color w:val="000000" w:themeColor="text1"/>
          <w:sz w:val="24"/>
          <w:szCs w:val="24"/>
        </w:rPr>
      </w:pPr>
    </w:p>
    <w:p w14:paraId="7890B79D" w14:textId="77777777" w:rsidR="00297427" w:rsidRPr="004B55FB" w:rsidRDefault="00297427" w:rsidP="004A57C7">
      <w:pPr>
        <w:pStyle w:val="NoSpacing"/>
        <w:rPr>
          <w:color w:val="000000" w:themeColor="text1"/>
          <w:sz w:val="24"/>
          <w:szCs w:val="24"/>
        </w:rPr>
      </w:pPr>
      <w:r w:rsidRPr="004B55FB">
        <w:rPr>
          <w:color w:val="000000" w:themeColor="text1"/>
          <w:sz w:val="24"/>
          <w:szCs w:val="24"/>
        </w:rPr>
        <w:t>This tariff is effective in the following subdivisions or systems:</w:t>
      </w:r>
    </w:p>
    <w:p w14:paraId="62E0F75F" w14:textId="77777777" w:rsidR="004A57C7" w:rsidRPr="004B55FB" w:rsidRDefault="004A57C7" w:rsidP="004A57C7">
      <w:pPr>
        <w:pStyle w:val="NoSpacing"/>
        <w:rPr>
          <w:color w:val="000000" w:themeColor="text1"/>
          <w:sz w:val="24"/>
          <w:szCs w:val="24"/>
        </w:rPr>
      </w:pPr>
    </w:p>
    <w:p w14:paraId="6B7EE2BB" w14:textId="6BBEFA75" w:rsidR="00E87F86" w:rsidRPr="004B55FB" w:rsidRDefault="00C07317" w:rsidP="004A57C7">
      <w:pPr>
        <w:pStyle w:val="NoSpacing"/>
        <w:rPr>
          <w:color w:val="000000" w:themeColor="text1"/>
          <w:sz w:val="24"/>
          <w:u w:val="single"/>
        </w:rPr>
      </w:pPr>
      <w:r w:rsidRPr="004B55FB">
        <w:rPr>
          <w:color w:val="000000" w:themeColor="text1"/>
          <w:sz w:val="24"/>
          <w:u w:val="single"/>
        </w:rPr>
        <w:t>1486 Residential Subdivision</w:t>
      </w:r>
      <w:r w:rsidR="004B55FB" w:rsidRPr="004B55FB">
        <w:rPr>
          <w:color w:val="000000" w:themeColor="text1"/>
          <w:sz w:val="24"/>
          <w:u w:val="single"/>
        </w:rPr>
        <w:t>/1486 Asset WWTP</w:t>
      </w:r>
      <w:r w:rsidRPr="004B55FB">
        <w:rPr>
          <w:color w:val="000000" w:themeColor="text1"/>
          <w:sz w:val="24"/>
          <w:u w:val="single"/>
        </w:rPr>
        <w:t>: WQ-0015921001</w:t>
      </w:r>
    </w:p>
    <w:p w14:paraId="7DCD1D5C" w14:textId="77777777" w:rsidR="004A57C7" w:rsidRPr="004B55FB" w:rsidRDefault="004A57C7" w:rsidP="004A57C7">
      <w:pPr>
        <w:pStyle w:val="NoSpacing"/>
        <w:jc w:val="left"/>
        <w:rPr>
          <w:color w:val="000000" w:themeColor="text1"/>
          <w:sz w:val="24"/>
          <w:szCs w:val="24"/>
        </w:rPr>
      </w:pPr>
    </w:p>
    <w:p w14:paraId="40EC5552" w14:textId="77777777" w:rsidR="00E2134C" w:rsidRPr="004A57C7" w:rsidRDefault="00E2134C" w:rsidP="004A57C7">
      <w:pPr>
        <w:pStyle w:val="NoSpacing"/>
        <w:jc w:val="center"/>
        <w:rPr>
          <w:sz w:val="24"/>
          <w:szCs w:val="24"/>
        </w:rPr>
      </w:pPr>
      <w:r w:rsidRPr="004A57C7">
        <w:rPr>
          <w:sz w:val="24"/>
          <w:szCs w:val="24"/>
        </w:rPr>
        <w:t>TABLE OF CONTENTS</w:t>
      </w:r>
    </w:p>
    <w:p w14:paraId="45921137" w14:textId="19BBEB8D" w:rsidR="00E2134C"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594830DA" w14:textId="77777777" w:rsidR="004B55FB" w:rsidRPr="004A57C7" w:rsidRDefault="004B55FB" w:rsidP="004A57C7">
      <w:pPr>
        <w:pStyle w:val="NoSpacing"/>
        <w:rPr>
          <w:sz w:val="24"/>
          <w:szCs w:val="24"/>
        </w:rPr>
      </w:pPr>
    </w:p>
    <w:p w14:paraId="0FAB5070" w14:textId="77777777" w:rsidR="002C11EA" w:rsidRDefault="002C11EA" w:rsidP="004B55FB">
      <w:pPr>
        <w:pStyle w:val="TOC1"/>
        <w:rPr>
          <w:rFonts w:asciiTheme="minorHAnsi" w:eastAsiaTheme="minorEastAsia" w:hAnsiTheme="minorHAnsi" w:cstheme="minorBidi"/>
          <w:noProof/>
          <w:sz w:val="22"/>
          <w:szCs w:val="22"/>
        </w:rPr>
      </w:pPr>
      <w:r>
        <w:rPr>
          <w:szCs w:val="24"/>
        </w:rPr>
        <w:fldChar w:fldCharType="begin"/>
      </w:r>
      <w:r>
        <w:rPr>
          <w:szCs w:val="24"/>
        </w:rPr>
        <w:instrText xml:space="preserve"> TOC \o "1-3" \h \z \u </w:instrText>
      </w:r>
      <w:r>
        <w:rPr>
          <w:szCs w:val="24"/>
        </w:rPr>
        <w:fldChar w:fldCharType="separate"/>
      </w:r>
      <w:hyperlink w:anchor="_Toc78782641" w:history="1">
        <w:r w:rsidRPr="00EF0F7C">
          <w:rPr>
            <w:rStyle w:val="Hyperlink"/>
            <w:noProof/>
          </w:rPr>
          <w:t>SECTION 1.0 -- RATE SCHEDULE</w:t>
        </w:r>
        <w:r>
          <w:rPr>
            <w:noProof/>
            <w:webHidden/>
          </w:rPr>
          <w:tab/>
        </w:r>
        <w:r>
          <w:rPr>
            <w:noProof/>
            <w:webHidden/>
          </w:rPr>
          <w:fldChar w:fldCharType="begin"/>
        </w:r>
        <w:r>
          <w:rPr>
            <w:noProof/>
            <w:webHidden/>
          </w:rPr>
          <w:instrText xml:space="preserve"> PAGEREF _Toc78782641 \h </w:instrText>
        </w:r>
        <w:r>
          <w:rPr>
            <w:noProof/>
            <w:webHidden/>
          </w:rPr>
        </w:r>
        <w:r>
          <w:rPr>
            <w:noProof/>
            <w:webHidden/>
          </w:rPr>
          <w:fldChar w:fldCharType="separate"/>
        </w:r>
        <w:r>
          <w:rPr>
            <w:noProof/>
            <w:webHidden/>
          </w:rPr>
          <w:t>2</w:t>
        </w:r>
        <w:r>
          <w:rPr>
            <w:noProof/>
            <w:webHidden/>
          </w:rPr>
          <w:fldChar w:fldCharType="end"/>
        </w:r>
      </w:hyperlink>
    </w:p>
    <w:p w14:paraId="3A3989EB" w14:textId="77777777" w:rsidR="002C11EA" w:rsidRDefault="00824AB3" w:rsidP="004B55FB">
      <w:pPr>
        <w:pStyle w:val="TOC1"/>
        <w:rPr>
          <w:rFonts w:asciiTheme="minorHAnsi" w:eastAsiaTheme="minorEastAsia" w:hAnsiTheme="minorHAnsi" w:cstheme="minorBidi"/>
          <w:noProof/>
          <w:sz w:val="22"/>
          <w:szCs w:val="22"/>
        </w:rPr>
      </w:pPr>
      <w:hyperlink w:anchor="_Toc78782642" w:history="1">
        <w:r w:rsidR="002C11EA" w:rsidRPr="00EF0F7C">
          <w:rPr>
            <w:rStyle w:val="Hyperlink"/>
            <w:noProof/>
          </w:rPr>
          <w:t>SECTION 2.0 - SERVICE RULES AND POLICIES</w:t>
        </w:r>
        <w:r w:rsidR="002C11EA">
          <w:rPr>
            <w:noProof/>
            <w:webHidden/>
          </w:rPr>
          <w:tab/>
        </w:r>
        <w:r w:rsidR="002C11EA">
          <w:rPr>
            <w:noProof/>
            <w:webHidden/>
          </w:rPr>
          <w:fldChar w:fldCharType="begin"/>
        </w:r>
        <w:r w:rsidR="002C11EA">
          <w:rPr>
            <w:noProof/>
            <w:webHidden/>
          </w:rPr>
          <w:instrText xml:space="preserve"> PAGEREF _Toc78782642 \h </w:instrText>
        </w:r>
        <w:r w:rsidR="002C11EA">
          <w:rPr>
            <w:noProof/>
            <w:webHidden/>
          </w:rPr>
        </w:r>
        <w:r w:rsidR="002C11EA">
          <w:rPr>
            <w:noProof/>
            <w:webHidden/>
          </w:rPr>
          <w:fldChar w:fldCharType="separate"/>
        </w:r>
        <w:r w:rsidR="002C11EA">
          <w:rPr>
            <w:noProof/>
            <w:webHidden/>
          </w:rPr>
          <w:t>4</w:t>
        </w:r>
        <w:r w:rsidR="002C11EA">
          <w:rPr>
            <w:noProof/>
            <w:webHidden/>
          </w:rPr>
          <w:fldChar w:fldCharType="end"/>
        </w:r>
      </w:hyperlink>
    </w:p>
    <w:p w14:paraId="4C6CBCCF" w14:textId="0EAA096E" w:rsidR="002C11EA" w:rsidRDefault="00824AB3" w:rsidP="004B55FB">
      <w:pPr>
        <w:pStyle w:val="TOC1"/>
        <w:rPr>
          <w:rFonts w:asciiTheme="minorHAnsi" w:eastAsiaTheme="minorEastAsia" w:hAnsiTheme="minorHAnsi" w:cstheme="minorBidi"/>
          <w:noProof/>
          <w:sz w:val="22"/>
          <w:szCs w:val="22"/>
        </w:rPr>
      </w:pPr>
      <w:hyperlink w:anchor="_Toc78782643" w:history="1">
        <w:r w:rsidR="002C11EA" w:rsidRPr="00EF0F7C">
          <w:rPr>
            <w:rStyle w:val="Hyperlink"/>
            <w:noProof/>
          </w:rPr>
          <w:t>SECTION 3.0 - EXTENSION POLICY</w:t>
        </w:r>
        <w:r w:rsidR="002C11EA">
          <w:rPr>
            <w:noProof/>
            <w:webHidden/>
          </w:rPr>
          <w:tab/>
        </w:r>
        <w:r w:rsidR="002C11EA">
          <w:rPr>
            <w:noProof/>
            <w:webHidden/>
          </w:rPr>
          <w:fldChar w:fldCharType="begin"/>
        </w:r>
        <w:r w:rsidR="002C11EA">
          <w:rPr>
            <w:noProof/>
            <w:webHidden/>
          </w:rPr>
          <w:instrText xml:space="preserve"> PAGEREF _Toc78782643 \h </w:instrText>
        </w:r>
        <w:r w:rsidR="002C11EA">
          <w:rPr>
            <w:noProof/>
            <w:webHidden/>
          </w:rPr>
        </w:r>
        <w:r w:rsidR="002C11EA">
          <w:rPr>
            <w:noProof/>
            <w:webHidden/>
          </w:rPr>
          <w:fldChar w:fldCharType="separate"/>
        </w:r>
        <w:r w:rsidR="002C11EA">
          <w:rPr>
            <w:noProof/>
            <w:webHidden/>
          </w:rPr>
          <w:t>9</w:t>
        </w:r>
        <w:r w:rsidR="002C11EA">
          <w:rPr>
            <w:noProof/>
            <w:webHidden/>
          </w:rPr>
          <w:fldChar w:fldCharType="end"/>
        </w:r>
      </w:hyperlink>
    </w:p>
    <w:p w14:paraId="02943322" w14:textId="77777777" w:rsidR="00351588" w:rsidRDefault="002C11EA" w:rsidP="002C11EA">
      <w:pPr>
        <w:pStyle w:val="NoSpacing"/>
        <w:rPr>
          <w:b/>
          <w:bCs/>
          <w:iCs/>
          <w:caps/>
          <w:szCs w:val="28"/>
        </w:rPr>
      </w:pPr>
      <w:r>
        <w:rPr>
          <w:sz w:val="24"/>
          <w:szCs w:val="24"/>
        </w:rPr>
        <w:fldChar w:fldCharType="end"/>
      </w:r>
      <w:r w:rsidR="00351588">
        <w:br w:type="page"/>
      </w:r>
    </w:p>
    <w:p w14:paraId="14C600AE" w14:textId="77777777" w:rsidR="004B55FB" w:rsidRDefault="004B55FB" w:rsidP="002C11EA">
      <w:pPr>
        <w:pStyle w:val="Heading1"/>
        <w:rPr>
          <w:b w:val="0"/>
          <w:bCs w:val="0"/>
          <w:sz w:val="24"/>
          <w:szCs w:val="24"/>
        </w:rPr>
      </w:pPr>
      <w:bookmarkStart w:id="0" w:name="_Toc78782641"/>
    </w:p>
    <w:p w14:paraId="141B65EC" w14:textId="5CDFE7A1" w:rsidR="009C1445" w:rsidRPr="004B55FB" w:rsidRDefault="009C1445" w:rsidP="002C11EA">
      <w:pPr>
        <w:pStyle w:val="Heading1"/>
        <w:rPr>
          <w:b w:val="0"/>
          <w:bCs w:val="0"/>
          <w:sz w:val="24"/>
          <w:szCs w:val="24"/>
        </w:rPr>
      </w:pPr>
      <w:r w:rsidRPr="004B55FB">
        <w:rPr>
          <w:b w:val="0"/>
          <w:bCs w:val="0"/>
          <w:sz w:val="24"/>
          <w:szCs w:val="24"/>
        </w:rPr>
        <w:t>SECTION 1.0 -- RATE SCHEDULE</w:t>
      </w:r>
      <w:bookmarkEnd w:id="0"/>
    </w:p>
    <w:p w14:paraId="7A21CFAF" w14:textId="77777777" w:rsidR="009C1445" w:rsidRPr="004A57C7" w:rsidRDefault="009C1445" w:rsidP="004A57C7">
      <w:pPr>
        <w:pStyle w:val="NoSpacing"/>
        <w:rPr>
          <w:sz w:val="24"/>
          <w:u w:val="single"/>
        </w:rPr>
      </w:pPr>
      <w:r w:rsidRPr="004A57C7">
        <w:rPr>
          <w:sz w:val="24"/>
          <w:u w:val="single"/>
        </w:rPr>
        <w:t>Section 1.01 - Rates</w:t>
      </w:r>
    </w:p>
    <w:p w14:paraId="7E297008" w14:textId="77777777" w:rsidR="004A57C7" w:rsidRDefault="004A57C7" w:rsidP="004A57C7">
      <w:pPr>
        <w:pStyle w:val="NoSpacing"/>
        <w:rPr>
          <w:sz w:val="24"/>
        </w:rPr>
      </w:pPr>
    </w:p>
    <w:p w14:paraId="16BBEA74" w14:textId="77777777" w:rsidR="009C1445" w:rsidRPr="004A57C7" w:rsidRDefault="009C1445" w:rsidP="004A57C7">
      <w:pPr>
        <w:pStyle w:val="NoSpacing"/>
        <w:tabs>
          <w:tab w:val="left" w:pos="2880"/>
          <w:tab w:val="left" w:pos="7200"/>
        </w:tabs>
        <w:rPr>
          <w:sz w:val="24"/>
        </w:rPr>
      </w:pPr>
      <w:r w:rsidRPr="004A57C7">
        <w:rPr>
          <w:sz w:val="24"/>
          <w:u w:val="single"/>
        </w:rPr>
        <w:t>Meter Size</w:t>
      </w:r>
      <w:r w:rsidRPr="004A57C7">
        <w:rPr>
          <w:sz w:val="24"/>
        </w:rPr>
        <w:tab/>
      </w:r>
      <w:r w:rsidRPr="004A57C7">
        <w:rPr>
          <w:sz w:val="24"/>
          <w:u w:val="single"/>
        </w:rPr>
        <w:t>Monthly Minimum Charge</w:t>
      </w:r>
      <w:r w:rsidR="00351588" w:rsidRPr="004A57C7">
        <w:rPr>
          <w:sz w:val="24"/>
        </w:rPr>
        <w:tab/>
      </w:r>
      <w:r w:rsidRPr="004A57C7">
        <w:rPr>
          <w:sz w:val="24"/>
          <w:u w:val="single"/>
        </w:rPr>
        <w:t>Gallonage Charge</w:t>
      </w:r>
    </w:p>
    <w:p w14:paraId="1AE0F304" w14:textId="2B86FACF" w:rsidR="009C1445" w:rsidRPr="005D468B" w:rsidRDefault="004A57C7" w:rsidP="004B55FB">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pPr>
      <w:r>
        <w:tab/>
      </w:r>
      <w:r w:rsidR="009C1445" w:rsidRPr="005D468B">
        <w:t>(</w:t>
      </w:r>
      <w:r w:rsidR="009C1445" w:rsidRPr="005D468B">
        <w:rPr>
          <w:sz w:val="18"/>
          <w:szCs w:val="18"/>
        </w:rPr>
        <w:t xml:space="preserve">Includes </w:t>
      </w:r>
      <w:r w:rsidR="004B55FB">
        <w:rPr>
          <w:sz w:val="18"/>
          <w:szCs w:val="18"/>
        </w:rPr>
        <w:t xml:space="preserve">0 </w:t>
      </w:r>
      <w:r w:rsidR="009C1445" w:rsidRPr="005D468B">
        <w:rPr>
          <w:sz w:val="18"/>
          <w:szCs w:val="18"/>
        </w:rPr>
        <w:t>gallons all meter</w:t>
      </w:r>
      <w:r w:rsidR="00441B2D">
        <w:rPr>
          <w:sz w:val="18"/>
          <w:szCs w:val="18"/>
        </w:rPr>
        <w:t xml:space="preserve"> </w:t>
      </w:r>
      <w:r w:rsidR="009C1445" w:rsidRPr="005D468B">
        <w:rPr>
          <w:sz w:val="18"/>
          <w:szCs w:val="18"/>
        </w:rPr>
        <w:t>s</w:t>
      </w:r>
      <w:r w:rsidR="00441B2D">
        <w:rPr>
          <w:sz w:val="18"/>
          <w:szCs w:val="18"/>
        </w:rPr>
        <w:t>izes</w:t>
      </w:r>
      <w:r w:rsidR="009C1445" w:rsidRPr="005D468B">
        <w:t>)</w:t>
      </w:r>
    </w:p>
    <w:p w14:paraId="42D7A8E9" w14:textId="7030D44C" w:rsidR="009C1445" w:rsidRPr="004B55F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color w:val="000000" w:themeColor="text1"/>
          <w:sz w:val="18"/>
          <w:szCs w:val="18"/>
        </w:rPr>
      </w:pPr>
      <w:r w:rsidRPr="005D468B">
        <w:t>5/8"</w:t>
      </w:r>
      <w:r w:rsidR="00351588">
        <w:tab/>
      </w:r>
      <w:r w:rsidR="00C07317" w:rsidRPr="004B55FB">
        <w:rPr>
          <w:color w:val="000000" w:themeColor="text1"/>
          <w:u w:val="single"/>
        </w:rPr>
        <w:t>$78.00</w:t>
      </w:r>
      <w:r w:rsidR="00F1450E" w:rsidRPr="004B55FB">
        <w:rPr>
          <w:color w:val="000000" w:themeColor="text1"/>
        </w:rPr>
        <w:tab/>
      </w:r>
      <w:r w:rsidR="004B55FB" w:rsidRPr="004B55FB">
        <w:rPr>
          <w:color w:val="000000" w:themeColor="text1"/>
          <w:u w:val="single"/>
        </w:rPr>
        <w:t>N/A</w:t>
      </w:r>
      <w:r w:rsidR="003701D6" w:rsidRPr="004B55FB">
        <w:rPr>
          <w:color w:val="000000" w:themeColor="text1"/>
        </w:rPr>
        <w:t xml:space="preserve"> </w:t>
      </w:r>
      <w:r w:rsidRPr="004B55FB">
        <w:rPr>
          <w:color w:val="000000" w:themeColor="text1"/>
          <w:sz w:val="18"/>
          <w:szCs w:val="18"/>
          <w:lang w:val="en-CA"/>
        </w:rPr>
        <w:fldChar w:fldCharType="begin"/>
      </w:r>
      <w:r w:rsidRPr="004B55FB">
        <w:rPr>
          <w:color w:val="000000" w:themeColor="text1"/>
          <w:sz w:val="18"/>
          <w:szCs w:val="18"/>
          <w:lang w:val="en-CA"/>
        </w:rPr>
        <w:instrText xml:space="preserve"> SEQ CHAPTER \h \r 1</w:instrText>
      </w:r>
      <w:r w:rsidRPr="004B55FB">
        <w:rPr>
          <w:color w:val="000000" w:themeColor="text1"/>
          <w:sz w:val="18"/>
          <w:szCs w:val="18"/>
          <w:lang w:val="en-CA"/>
        </w:rPr>
        <w:fldChar w:fldCharType="end"/>
      </w:r>
      <w:r w:rsidRPr="004B55FB">
        <w:rPr>
          <w:color w:val="000000" w:themeColor="text1"/>
          <w:sz w:val="18"/>
          <w:szCs w:val="18"/>
          <w:lang w:val="en-CA"/>
        </w:rPr>
        <w:t>per</w:t>
      </w:r>
      <w:r w:rsidRPr="004B55FB">
        <w:rPr>
          <w:color w:val="000000" w:themeColor="text1"/>
          <w:sz w:val="18"/>
          <w:szCs w:val="18"/>
        </w:rPr>
        <w:t xml:space="preserve"> 1,000 gallons</w:t>
      </w:r>
      <w:r w:rsidR="00F1450E" w:rsidRPr="004B55FB">
        <w:rPr>
          <w:color w:val="000000" w:themeColor="text1"/>
          <w:sz w:val="18"/>
          <w:szCs w:val="18"/>
        </w:rPr>
        <w:t xml:space="preserve"> over </w:t>
      </w:r>
    </w:p>
    <w:p w14:paraId="6677BEEB" w14:textId="5461B8F9" w:rsidR="00E050AE" w:rsidRPr="004B55FB" w:rsidRDefault="00E050AE"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color w:val="000000" w:themeColor="text1"/>
        </w:rPr>
      </w:pPr>
      <w:r w:rsidRPr="004B55FB">
        <w:rPr>
          <w:color w:val="000000" w:themeColor="text1"/>
        </w:rPr>
        <w:t>3/4"</w:t>
      </w:r>
      <w:r w:rsidR="00351588" w:rsidRPr="004B55FB">
        <w:rPr>
          <w:color w:val="000000" w:themeColor="text1"/>
        </w:rPr>
        <w:tab/>
      </w:r>
      <w:r w:rsidR="00C07317" w:rsidRPr="004B55FB">
        <w:rPr>
          <w:color w:val="000000" w:themeColor="text1"/>
          <w:u w:val="single"/>
        </w:rPr>
        <w:t>$117.00</w:t>
      </w:r>
    </w:p>
    <w:p w14:paraId="1AE43A21" w14:textId="06CDF0BA" w:rsidR="009C1445" w:rsidRPr="004B55F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color w:val="000000" w:themeColor="text1"/>
        </w:rPr>
      </w:pPr>
      <w:r w:rsidRPr="004B55FB">
        <w:rPr>
          <w:color w:val="000000" w:themeColor="text1"/>
        </w:rPr>
        <w:t>1"</w:t>
      </w:r>
      <w:r w:rsidR="00351588" w:rsidRPr="004B55FB">
        <w:rPr>
          <w:color w:val="000000" w:themeColor="text1"/>
        </w:rPr>
        <w:tab/>
      </w:r>
      <w:r w:rsidR="004B55FB" w:rsidRPr="004B55FB">
        <w:rPr>
          <w:color w:val="000000" w:themeColor="text1"/>
          <w:u w:val="single"/>
        </w:rPr>
        <w:t>$195.00</w:t>
      </w:r>
    </w:p>
    <w:p w14:paraId="73846552" w14:textId="014EB615" w:rsidR="003701D6" w:rsidRPr="004B55F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color w:val="000000" w:themeColor="text1"/>
          <w:u w:val="single"/>
        </w:rPr>
      </w:pPr>
      <w:r w:rsidRPr="004B55FB">
        <w:rPr>
          <w:color w:val="000000" w:themeColor="text1"/>
        </w:rPr>
        <w:t>2"</w:t>
      </w:r>
      <w:r w:rsidR="00351588" w:rsidRPr="004B55FB">
        <w:rPr>
          <w:color w:val="000000" w:themeColor="text1"/>
        </w:rPr>
        <w:tab/>
      </w:r>
      <w:r w:rsidR="004B55FB" w:rsidRPr="004B55FB">
        <w:rPr>
          <w:color w:val="000000" w:themeColor="text1"/>
          <w:u w:val="single"/>
        </w:rPr>
        <w:t>$624.00</w:t>
      </w:r>
    </w:p>
    <w:p w14:paraId="308C2FF6" w14:textId="77777777" w:rsidR="004B55FB" w:rsidRPr="004B55F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color w:val="000000" w:themeColor="text1"/>
          <w:u w:val="single"/>
        </w:rPr>
      </w:pPr>
      <w:r w:rsidRPr="004B55FB">
        <w:rPr>
          <w:color w:val="000000" w:themeColor="text1"/>
        </w:rPr>
        <w:t>3"</w:t>
      </w:r>
      <w:r w:rsidR="00351588" w:rsidRPr="004B55FB">
        <w:rPr>
          <w:color w:val="000000" w:themeColor="text1"/>
        </w:rPr>
        <w:tab/>
      </w:r>
      <w:r w:rsidR="004B55FB" w:rsidRPr="004B55FB">
        <w:rPr>
          <w:color w:val="000000" w:themeColor="text1"/>
          <w:u w:val="single"/>
        </w:rPr>
        <w:t>$1,170.00</w:t>
      </w:r>
    </w:p>
    <w:p w14:paraId="7C6A05E2" w14:textId="580698CF" w:rsidR="009C1445" w:rsidRPr="004B55F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color w:val="000000" w:themeColor="text1"/>
          <w:u w:val="single"/>
        </w:rPr>
      </w:pPr>
      <w:r w:rsidRPr="004B55FB">
        <w:rPr>
          <w:color w:val="000000" w:themeColor="text1"/>
        </w:rPr>
        <w:t>4"</w:t>
      </w:r>
      <w:r w:rsidR="00351588" w:rsidRPr="004B55FB">
        <w:rPr>
          <w:color w:val="000000" w:themeColor="text1"/>
        </w:rPr>
        <w:tab/>
      </w:r>
      <w:r w:rsidR="004B55FB" w:rsidRPr="004B55FB">
        <w:rPr>
          <w:color w:val="000000" w:themeColor="text1"/>
          <w:u w:val="single"/>
        </w:rPr>
        <w:t>$2,340.00</w:t>
      </w:r>
    </w:p>
    <w:p w14:paraId="75328FD4" w14:textId="77777777" w:rsidR="004B55FB" w:rsidRPr="004B55FB" w:rsidRDefault="004B55FB" w:rsidP="00CA2BED">
      <w:pPr>
        <w:pStyle w:val="NoSpacing"/>
        <w:rPr>
          <w:color w:val="000000" w:themeColor="text1"/>
          <w:sz w:val="24"/>
        </w:rPr>
      </w:pPr>
    </w:p>
    <w:p w14:paraId="272C45E5" w14:textId="0BF4C949" w:rsidR="000B2DB6" w:rsidRPr="004B55FB" w:rsidRDefault="000B2DB6" w:rsidP="00CA2BED">
      <w:pPr>
        <w:pStyle w:val="NoSpacing"/>
        <w:rPr>
          <w:color w:val="000000" w:themeColor="text1"/>
          <w:sz w:val="24"/>
        </w:rPr>
      </w:pPr>
      <w:r w:rsidRPr="004B55FB">
        <w:rPr>
          <w:color w:val="000000" w:themeColor="text1"/>
          <w:sz w:val="24"/>
        </w:rPr>
        <w:t xml:space="preserve">Volume charges are determined based on average consumption for winter period which includes the following months: </w:t>
      </w:r>
      <w:r w:rsidR="004B55FB" w:rsidRPr="004B55FB">
        <w:rPr>
          <w:color w:val="000000" w:themeColor="text1"/>
          <w:sz w:val="24"/>
          <w:u w:val="single"/>
        </w:rPr>
        <w:t>N/A</w:t>
      </w:r>
    </w:p>
    <w:p w14:paraId="688235A9" w14:textId="77777777" w:rsidR="00CA2BED" w:rsidRPr="004B55FB" w:rsidRDefault="00CA2BED" w:rsidP="00CA2BED">
      <w:pPr>
        <w:pStyle w:val="NoSpacing"/>
        <w:rPr>
          <w:color w:val="000000" w:themeColor="text1"/>
          <w:sz w:val="24"/>
        </w:rPr>
      </w:pPr>
    </w:p>
    <w:p w14:paraId="66517B92" w14:textId="77777777" w:rsidR="00F745AC" w:rsidRPr="004B55FB" w:rsidRDefault="00F745AC" w:rsidP="00CA2BED">
      <w:pPr>
        <w:pStyle w:val="NoSpacing"/>
        <w:rPr>
          <w:color w:val="000000" w:themeColor="text1"/>
          <w:sz w:val="24"/>
        </w:rPr>
      </w:pPr>
      <w:r w:rsidRPr="004B55FB">
        <w:rPr>
          <w:color w:val="000000" w:themeColor="text1"/>
          <w:sz w:val="24"/>
        </w:rPr>
        <w:t>FORM OF PAYMENT: The utility will accept the following forms of payment:</w:t>
      </w:r>
    </w:p>
    <w:p w14:paraId="5EFE6E72" w14:textId="77777777" w:rsidR="00CA2BED" w:rsidRPr="004B55FB" w:rsidRDefault="00CA2BED" w:rsidP="00CA2BED">
      <w:pPr>
        <w:pStyle w:val="NoSpacing"/>
        <w:rPr>
          <w:color w:val="000000" w:themeColor="text1"/>
          <w:sz w:val="24"/>
        </w:rPr>
      </w:pPr>
    </w:p>
    <w:p w14:paraId="61E00685" w14:textId="295D5B86" w:rsidR="00F745AC" w:rsidRPr="004B55FB" w:rsidRDefault="00F745AC" w:rsidP="00CA2BED">
      <w:pPr>
        <w:pStyle w:val="NoSpacing"/>
        <w:rPr>
          <w:color w:val="000000" w:themeColor="text1"/>
          <w:sz w:val="24"/>
        </w:rPr>
      </w:pPr>
      <w:r w:rsidRPr="004B55FB">
        <w:rPr>
          <w:color w:val="000000" w:themeColor="text1"/>
          <w:sz w:val="24"/>
        </w:rPr>
        <w:t>Cash X, Check _X_, Money Order _X_, MasterCard _X_, Visa _X, Electronic Fund Transfer __</w:t>
      </w:r>
    </w:p>
    <w:p w14:paraId="6A6706DD" w14:textId="77777777" w:rsidR="00F745AC" w:rsidRPr="00CA2BED" w:rsidRDefault="00F745AC" w:rsidP="00CA2BED">
      <w:pPr>
        <w:pStyle w:val="NoSpacing"/>
        <w:ind w:left="720"/>
        <w:rPr>
          <w:sz w:val="18"/>
          <w:szCs w:val="18"/>
        </w:rPr>
      </w:pPr>
      <w:r w:rsidRPr="004B55FB">
        <w:rPr>
          <w:color w:val="000000" w:themeColor="text1"/>
          <w:sz w:val="18"/>
          <w:szCs w:val="18"/>
        </w:rPr>
        <w:t xml:space="preserve">THE UTILITY MAY REQUIRE EXACT CHANGE FOR PAYMENTS AND MAY REFUSE TO ACCEPT PAYMENTS MADE USING MORE THAN $1.00 IN SMALL COINS.  </w:t>
      </w:r>
      <w:r w:rsidRPr="00CA2BED">
        <w:rPr>
          <w:sz w:val="18"/>
          <w:szCs w:val="18"/>
        </w:rPr>
        <w:t>A WRITTEN RECEIPT WILL BE GIVEN FOR CASH PAYMENTS. AT THE CUSTOMER’S OPTION, ANY BILLING TRANSACTION OR COMMUNICATION MAY BE PERFORMED ON THE INTERNET. THIS INCLUDES THE UTILITY SENDING PAPERLESS BILLS BY EMAIL.</w:t>
      </w:r>
    </w:p>
    <w:p w14:paraId="0D7F315E" w14:textId="77777777" w:rsidR="00CA2BED" w:rsidRDefault="00CA2BED" w:rsidP="00CA2BED">
      <w:pPr>
        <w:pStyle w:val="NoSpacing"/>
        <w:rPr>
          <w:sz w:val="24"/>
        </w:rPr>
      </w:pPr>
    </w:p>
    <w:p w14:paraId="639597E5"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7CF12798"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00CC2BAF">
        <w:rPr>
          <w:sz w:val="18"/>
          <w:szCs w:val="18"/>
        </w:rPr>
        <w:t>T</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4A88F8A4" w14:textId="77777777" w:rsidR="009C1445" w:rsidRPr="004B55FB" w:rsidRDefault="009C1445" w:rsidP="00CA2BED">
      <w:pPr>
        <w:pStyle w:val="NoSpacing"/>
        <w:rPr>
          <w:color w:val="000000" w:themeColor="text1"/>
          <w:sz w:val="24"/>
        </w:rPr>
      </w:pPr>
    </w:p>
    <w:p w14:paraId="03B78053" w14:textId="39DA9FDA" w:rsidR="00CA2BED" w:rsidRPr="004B55FB" w:rsidRDefault="00CA2BED" w:rsidP="00CA2BED">
      <w:pPr>
        <w:pStyle w:val="NoSpacing"/>
        <w:tabs>
          <w:tab w:val="right" w:leader="dot" w:pos="9532"/>
        </w:tabs>
        <w:rPr>
          <w:color w:val="000000" w:themeColor="text1"/>
          <w:sz w:val="24"/>
        </w:rPr>
      </w:pPr>
      <w:r w:rsidRPr="004B55FB">
        <w:rPr>
          <w:color w:val="000000" w:themeColor="text1"/>
          <w:sz w:val="24"/>
        </w:rPr>
        <w:t>TAP FEE</w:t>
      </w:r>
      <w:r w:rsidRPr="004B55FB">
        <w:rPr>
          <w:color w:val="000000" w:themeColor="text1"/>
          <w:sz w:val="24"/>
        </w:rPr>
        <w:tab/>
      </w:r>
      <w:r w:rsidRPr="004B55FB">
        <w:rPr>
          <w:color w:val="000000" w:themeColor="text1"/>
          <w:sz w:val="24"/>
          <w:u w:val="single"/>
        </w:rPr>
        <w:t>$</w:t>
      </w:r>
      <w:r w:rsidR="004B55FB" w:rsidRPr="004B55FB">
        <w:rPr>
          <w:color w:val="000000" w:themeColor="text1"/>
          <w:sz w:val="24"/>
          <w:u w:val="single"/>
        </w:rPr>
        <w:t>1,250.00</w:t>
      </w:r>
    </w:p>
    <w:p w14:paraId="31C2B457" w14:textId="77777777" w:rsidR="00CA2BED" w:rsidRPr="005D468B" w:rsidRDefault="00CA2BED" w:rsidP="00CA2BED">
      <w:pPr>
        <w:pStyle w:val="NoSpacing"/>
        <w:ind w:left="720"/>
        <w:rPr>
          <w:sz w:val="18"/>
          <w:szCs w:val="18"/>
        </w:rPr>
      </w:pPr>
      <w:r w:rsidRPr="005D468B">
        <w:rPr>
          <w:sz w:val="18"/>
          <w:szCs w:val="18"/>
        </w:rPr>
        <w:t>TAP FEE IS BASED ON THE AVERAGE OF THE UTILITY'S ACTUAL COST FOR MATERIALS AND LABOR FOR STANDARD RESIDENTIAL CONNECTION OF 5/8" METER PLUS UNIQUE COSTS AS PERMITTED BY PUC</w:t>
      </w:r>
      <w:r w:rsidR="00CC2BAF">
        <w:rPr>
          <w:sz w:val="18"/>
          <w:szCs w:val="18"/>
        </w:rPr>
        <w:t>T</w:t>
      </w:r>
      <w:r w:rsidRPr="005D468B">
        <w:rPr>
          <w:sz w:val="18"/>
          <w:szCs w:val="18"/>
        </w:rPr>
        <w:t xml:space="preserve"> RULE AT COST.</w:t>
      </w:r>
    </w:p>
    <w:p w14:paraId="158D2C53" w14:textId="77777777" w:rsidR="00CA2BED" w:rsidRDefault="00CA2BED" w:rsidP="00CA2BED">
      <w:pPr>
        <w:pStyle w:val="NoSpacing"/>
        <w:tabs>
          <w:tab w:val="right" w:leader="dot" w:pos="9532"/>
        </w:tabs>
        <w:rPr>
          <w:sz w:val="24"/>
        </w:rPr>
      </w:pPr>
    </w:p>
    <w:p w14:paraId="63EA20E6" w14:textId="77777777" w:rsidR="00CA2BED" w:rsidRPr="00CA2BED" w:rsidRDefault="00CA2BED" w:rsidP="00CA2BED">
      <w:pPr>
        <w:pStyle w:val="NoSpacing"/>
        <w:tabs>
          <w:tab w:val="right" w:leader="dot" w:pos="9532"/>
        </w:tabs>
        <w:rPr>
          <w:sz w:val="24"/>
        </w:rPr>
      </w:pPr>
      <w:r w:rsidRPr="00CA2BED">
        <w:rPr>
          <w:sz w:val="24"/>
        </w:rPr>
        <w:t>TAP FEE (Unique costs)</w:t>
      </w:r>
      <w:r w:rsidRPr="00CA2BED">
        <w:rPr>
          <w:sz w:val="24"/>
        </w:rPr>
        <w:tab/>
      </w:r>
      <w:r w:rsidRPr="003A1FC5">
        <w:rPr>
          <w:sz w:val="24"/>
          <w:u w:val="single"/>
        </w:rPr>
        <w:t>Actual Cost</w:t>
      </w:r>
    </w:p>
    <w:p w14:paraId="27FD12F7" w14:textId="77777777" w:rsidR="00CA2BED" w:rsidRPr="005D468B" w:rsidRDefault="00CA2BED" w:rsidP="00CA2BED">
      <w:pPr>
        <w:pStyle w:val="NoSpacing"/>
        <w:ind w:left="720"/>
        <w:rPr>
          <w:sz w:val="18"/>
          <w:szCs w:val="18"/>
        </w:rPr>
      </w:pPr>
      <w:r w:rsidRPr="005D468B">
        <w:rPr>
          <w:sz w:val="18"/>
          <w:szCs w:val="18"/>
        </w:rPr>
        <w:t>FOR EXAMPLE, A ROAD BORE FOR CUSTOMERS OUTSIDE OF SUBDIVISIONS OR RESIDENTIAL AREAS.</w:t>
      </w:r>
    </w:p>
    <w:p w14:paraId="32CD476D" w14:textId="77777777" w:rsidR="00CA2BED" w:rsidRDefault="00CA2BED" w:rsidP="00CA2BED">
      <w:pPr>
        <w:pStyle w:val="NoSpacing"/>
        <w:tabs>
          <w:tab w:val="right" w:leader="dot" w:pos="9532"/>
        </w:tabs>
        <w:rPr>
          <w:sz w:val="24"/>
        </w:rPr>
      </w:pPr>
    </w:p>
    <w:p w14:paraId="0839F532" w14:textId="77777777" w:rsidR="00CA2BED" w:rsidRPr="00CA2BED" w:rsidRDefault="00CA2BED" w:rsidP="00CA2BED">
      <w:pPr>
        <w:pStyle w:val="NoSpacing"/>
        <w:tabs>
          <w:tab w:val="right" w:leader="dot" w:pos="9532"/>
        </w:tabs>
        <w:rPr>
          <w:sz w:val="24"/>
        </w:rPr>
      </w:pPr>
      <w:r w:rsidRPr="00CA2BED">
        <w:rPr>
          <w:sz w:val="24"/>
        </w:rPr>
        <w:t>TAP FEE</w:t>
      </w:r>
      <w:r w:rsidR="00441B2D">
        <w:rPr>
          <w:sz w:val="24"/>
        </w:rPr>
        <w:t xml:space="preserve"> (Large Connection Tap)</w:t>
      </w:r>
      <w:r w:rsidRPr="00CA2BED">
        <w:rPr>
          <w:sz w:val="24"/>
        </w:rPr>
        <w:tab/>
      </w:r>
      <w:r w:rsidRPr="003A1FC5">
        <w:rPr>
          <w:sz w:val="24"/>
          <w:u w:val="single"/>
        </w:rPr>
        <w:t>Actual Cost</w:t>
      </w:r>
    </w:p>
    <w:p w14:paraId="3280356A" w14:textId="77777777" w:rsidR="00CA2BED" w:rsidRPr="005D468B" w:rsidRDefault="00CA2BED" w:rsidP="00CA2BED">
      <w:pPr>
        <w:pStyle w:val="NoSpacing"/>
        <w:ind w:left="720"/>
        <w:rPr>
          <w:sz w:val="18"/>
          <w:szCs w:val="18"/>
        </w:rPr>
      </w:pPr>
      <w:r w:rsidRPr="005D468B">
        <w:rPr>
          <w:sz w:val="18"/>
          <w:szCs w:val="18"/>
        </w:rPr>
        <w:t>TAP FEE IS BASED ON THE UTILITY'S ACTUAL COST FOR MATERIALS AND LABOR FOR METERS LARGER THAN STANDARD 5/8" METERS.</w:t>
      </w:r>
    </w:p>
    <w:p w14:paraId="7B8DEA76" w14:textId="77777777" w:rsidR="00CA2BED" w:rsidRDefault="007163F7" w:rsidP="00CA2BED">
      <w:pPr>
        <w:pStyle w:val="NoSpacing"/>
        <w:rPr>
          <w:sz w:val="24"/>
        </w:rPr>
      </w:pPr>
      <w:r w:rsidRPr="00CA2BED">
        <w:rPr>
          <w:sz w:val="24"/>
        </w:rPr>
        <w:br w:type="page"/>
      </w:r>
    </w:p>
    <w:p w14:paraId="379599EB" w14:textId="77777777" w:rsidR="004B55FB" w:rsidRDefault="004B55FB" w:rsidP="00CA2BED">
      <w:pPr>
        <w:pStyle w:val="NoSpacing"/>
        <w:jc w:val="center"/>
        <w:rPr>
          <w:sz w:val="24"/>
          <w:szCs w:val="24"/>
        </w:rPr>
      </w:pPr>
    </w:p>
    <w:p w14:paraId="6171F074" w14:textId="0B14C9FD" w:rsidR="00CE06EF" w:rsidRPr="004B55FB" w:rsidRDefault="00CE06EF" w:rsidP="00CA2BED">
      <w:pPr>
        <w:pStyle w:val="NoSpacing"/>
        <w:jc w:val="center"/>
        <w:rPr>
          <w:sz w:val="24"/>
          <w:szCs w:val="24"/>
        </w:rPr>
      </w:pPr>
      <w:r w:rsidRPr="004B55FB">
        <w:rPr>
          <w:sz w:val="24"/>
          <w:szCs w:val="24"/>
        </w:rPr>
        <w:t>SECTION 1.0 -- RATE SCHEDULE</w:t>
      </w:r>
      <w:r w:rsidR="00EE30B1" w:rsidRPr="004B55FB">
        <w:rPr>
          <w:sz w:val="24"/>
          <w:szCs w:val="24"/>
        </w:rPr>
        <w:t xml:space="preserve"> (Continued)</w:t>
      </w:r>
    </w:p>
    <w:p w14:paraId="6B2282FB" w14:textId="77777777" w:rsidR="00DF0A65" w:rsidRPr="004B55FB" w:rsidRDefault="00DF0A65" w:rsidP="00DF0A65">
      <w:pPr>
        <w:pStyle w:val="NoSpacing"/>
        <w:rPr>
          <w:sz w:val="24"/>
          <w:szCs w:val="24"/>
          <w:u w:val="single"/>
        </w:rPr>
      </w:pPr>
    </w:p>
    <w:p w14:paraId="2607C628" w14:textId="77777777" w:rsidR="003B3461" w:rsidRPr="00DF0A65" w:rsidRDefault="003B3461" w:rsidP="00DF0A65">
      <w:pPr>
        <w:pStyle w:val="NoSpacing"/>
        <w:rPr>
          <w:sz w:val="24"/>
          <w:u w:val="single"/>
        </w:rPr>
      </w:pPr>
      <w:r w:rsidRPr="00DF0A65">
        <w:rPr>
          <w:sz w:val="24"/>
          <w:u w:val="single"/>
        </w:rPr>
        <w:t>Section 1.02 – Miscellaneous Fees</w:t>
      </w:r>
    </w:p>
    <w:p w14:paraId="1349A076" w14:textId="77777777" w:rsidR="00DF0A65" w:rsidRDefault="00DF0A65" w:rsidP="00DF0A65">
      <w:pPr>
        <w:pStyle w:val="NoSpacing"/>
        <w:rPr>
          <w:sz w:val="24"/>
          <w:szCs w:val="24"/>
        </w:rPr>
      </w:pPr>
    </w:p>
    <w:p w14:paraId="0A9D7DA0" w14:textId="77777777" w:rsidR="00CE06EF" w:rsidRPr="003A1FC5" w:rsidRDefault="00CE06EF" w:rsidP="00DF0A65">
      <w:pPr>
        <w:pStyle w:val="NoSpacing"/>
        <w:rPr>
          <w:sz w:val="24"/>
          <w:szCs w:val="24"/>
        </w:rPr>
      </w:pPr>
      <w:r w:rsidRPr="003A1FC5">
        <w:rPr>
          <w:sz w:val="24"/>
          <w:szCs w:val="24"/>
        </w:rPr>
        <w:t>RECONNECTION FEE</w:t>
      </w:r>
    </w:p>
    <w:p w14:paraId="56E923C9" w14:textId="77777777" w:rsidR="000B2DB6" w:rsidRPr="005D468B" w:rsidRDefault="000B2DB6"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490ECCDB" w14:textId="1B0C5964" w:rsidR="003701D6" w:rsidRPr="00441B2D" w:rsidRDefault="00CE06EF" w:rsidP="00351588">
      <w:pPr>
        <w:tabs>
          <w:tab w:val="right" w:leader="dot" w:pos="9532"/>
        </w:tabs>
        <w:spacing w:before="0" w:after="0"/>
        <w:ind w:firstLine="720"/>
        <w:rPr>
          <w:color w:val="FF0000"/>
          <w:sz w:val="24"/>
          <w:szCs w:val="24"/>
          <w:u w:val="single"/>
        </w:rPr>
      </w:pPr>
      <w:r w:rsidRPr="00441B2D">
        <w:rPr>
          <w:sz w:val="24"/>
          <w:szCs w:val="24"/>
        </w:rPr>
        <w:t>a)  Non-payment of bill (Maximum $25.00)</w:t>
      </w:r>
      <w:r w:rsidRPr="00441B2D">
        <w:rPr>
          <w:sz w:val="24"/>
          <w:szCs w:val="24"/>
        </w:rPr>
        <w:tab/>
      </w:r>
      <w:r w:rsidRPr="00441B2D">
        <w:rPr>
          <w:sz w:val="24"/>
          <w:szCs w:val="24"/>
          <w:u w:val="single"/>
        </w:rPr>
        <w:t>$</w:t>
      </w:r>
      <w:r w:rsidR="004B55FB">
        <w:rPr>
          <w:sz w:val="24"/>
          <w:szCs w:val="24"/>
          <w:u w:val="single"/>
        </w:rPr>
        <w:t>25.00</w:t>
      </w:r>
    </w:p>
    <w:p w14:paraId="57D5CA8B" w14:textId="1A57BDF8" w:rsidR="00CE06EF" w:rsidRPr="00441B2D" w:rsidRDefault="00CE06EF" w:rsidP="00351588">
      <w:pPr>
        <w:tabs>
          <w:tab w:val="right" w:leader="dot" w:pos="9532"/>
        </w:tabs>
        <w:spacing w:before="0" w:after="0"/>
        <w:ind w:firstLine="720"/>
        <w:rPr>
          <w:color w:val="FF0000"/>
          <w:sz w:val="24"/>
          <w:szCs w:val="24"/>
          <w:u w:val="single"/>
        </w:rPr>
      </w:pPr>
      <w:r w:rsidRPr="00441B2D">
        <w:rPr>
          <w:sz w:val="24"/>
          <w:szCs w:val="24"/>
        </w:rPr>
        <w:t>b)  Customer's request</w:t>
      </w:r>
      <w:r w:rsidR="000B2DB6" w:rsidRPr="00441B2D">
        <w:rPr>
          <w:sz w:val="24"/>
          <w:szCs w:val="24"/>
        </w:rPr>
        <w:t xml:space="preserve"> that service be disconnected</w:t>
      </w:r>
      <w:r w:rsidRPr="00441B2D">
        <w:rPr>
          <w:sz w:val="24"/>
          <w:szCs w:val="24"/>
        </w:rPr>
        <w:tab/>
      </w:r>
      <w:r w:rsidRPr="00441B2D">
        <w:rPr>
          <w:sz w:val="24"/>
          <w:szCs w:val="24"/>
          <w:u w:val="single"/>
        </w:rPr>
        <w:t>$</w:t>
      </w:r>
      <w:r w:rsidR="004B55FB">
        <w:rPr>
          <w:sz w:val="24"/>
          <w:szCs w:val="24"/>
          <w:u w:val="single"/>
        </w:rPr>
        <w:t>40.00</w:t>
      </w:r>
    </w:p>
    <w:p w14:paraId="3FC8204C" w14:textId="77777777" w:rsidR="00CE06EF" w:rsidRPr="00441B2D" w:rsidRDefault="00CE06EF" w:rsidP="00351588">
      <w:pPr>
        <w:spacing w:before="0"/>
        <w:ind w:firstLine="1080"/>
        <w:rPr>
          <w:sz w:val="24"/>
          <w:szCs w:val="24"/>
        </w:rPr>
      </w:pPr>
      <w:r w:rsidRPr="00441B2D">
        <w:rPr>
          <w:sz w:val="24"/>
          <w:szCs w:val="24"/>
        </w:rPr>
        <w:t>or other reasons listed under Section 2.0 of this tariff</w:t>
      </w:r>
    </w:p>
    <w:p w14:paraId="7B8BC95D" w14:textId="536FE885" w:rsidR="00CE06EF" w:rsidRPr="004B55FB" w:rsidRDefault="00CE06EF" w:rsidP="00DF0A65">
      <w:pPr>
        <w:pStyle w:val="NoSpacing"/>
        <w:tabs>
          <w:tab w:val="right" w:leader="dot" w:pos="9532"/>
        </w:tabs>
        <w:rPr>
          <w:color w:val="000000" w:themeColor="text1"/>
          <w:sz w:val="24"/>
          <w:szCs w:val="24"/>
        </w:rPr>
      </w:pPr>
      <w:r w:rsidRPr="00441B2D">
        <w:rPr>
          <w:sz w:val="24"/>
          <w:szCs w:val="24"/>
        </w:rPr>
        <w:t>TRANSFER FEE</w:t>
      </w:r>
      <w:r w:rsidRPr="00441B2D">
        <w:rPr>
          <w:sz w:val="24"/>
          <w:szCs w:val="24"/>
        </w:rPr>
        <w:tab/>
      </w:r>
      <w:r w:rsidRPr="004B55FB">
        <w:rPr>
          <w:color w:val="000000" w:themeColor="text1"/>
          <w:sz w:val="24"/>
          <w:szCs w:val="24"/>
          <w:u w:val="single"/>
        </w:rPr>
        <w:t>$</w:t>
      </w:r>
      <w:r w:rsidR="004B55FB" w:rsidRPr="004B55FB">
        <w:rPr>
          <w:color w:val="000000" w:themeColor="text1"/>
          <w:sz w:val="24"/>
          <w:szCs w:val="24"/>
          <w:u w:val="single"/>
        </w:rPr>
        <w:t>25.00</w:t>
      </w:r>
    </w:p>
    <w:p w14:paraId="3CB8F91C" w14:textId="77777777" w:rsidR="00CE06EF" w:rsidRPr="004B55FB" w:rsidRDefault="00CE06EF" w:rsidP="00DF0A65">
      <w:pPr>
        <w:pStyle w:val="Default"/>
        <w:ind w:left="720"/>
        <w:jc w:val="both"/>
        <w:rPr>
          <w:rFonts w:ascii="Times New Roman" w:hAnsi="Times New Roman" w:cs="Times New Roman"/>
          <w:color w:val="000000" w:themeColor="text1"/>
          <w:sz w:val="18"/>
          <w:szCs w:val="18"/>
        </w:rPr>
      </w:pPr>
      <w:r w:rsidRPr="004B55FB">
        <w:rPr>
          <w:rFonts w:ascii="Times New Roman" w:hAnsi="Times New Roman" w:cs="Times New Roman"/>
          <w:color w:val="000000" w:themeColor="text1"/>
          <w:sz w:val="18"/>
          <w:szCs w:val="18"/>
        </w:rPr>
        <w:t>THE TRANSFER FEE WILL BE CHARGED FOR CHANGING AN ACCOUNT NAME AT THE SAME SERVICE LOCATION WHEN THE SERVICE IS NOT DISCONNECTED.</w:t>
      </w:r>
    </w:p>
    <w:p w14:paraId="1F39789F" w14:textId="77777777" w:rsidR="00DF0A65" w:rsidRPr="004B55FB" w:rsidRDefault="00DF0A65" w:rsidP="00DF0A65">
      <w:pPr>
        <w:pStyle w:val="NoSpacing"/>
        <w:tabs>
          <w:tab w:val="right" w:leader="dot" w:pos="9532"/>
        </w:tabs>
        <w:rPr>
          <w:color w:val="000000" w:themeColor="text1"/>
          <w:sz w:val="24"/>
        </w:rPr>
      </w:pPr>
    </w:p>
    <w:p w14:paraId="7AD5303E" w14:textId="3727973D" w:rsidR="00CE06EF" w:rsidRPr="004B55FB" w:rsidRDefault="00CE06EF" w:rsidP="00DF0A65">
      <w:pPr>
        <w:pStyle w:val="NoSpacing"/>
        <w:tabs>
          <w:tab w:val="right" w:leader="dot" w:pos="9532"/>
        </w:tabs>
        <w:rPr>
          <w:color w:val="000000" w:themeColor="text1"/>
          <w:sz w:val="24"/>
        </w:rPr>
      </w:pPr>
      <w:r w:rsidRPr="004B55FB">
        <w:rPr>
          <w:color w:val="000000" w:themeColor="text1"/>
          <w:sz w:val="24"/>
        </w:rPr>
        <w:t>LATE CHARGE</w:t>
      </w:r>
      <w:r w:rsidR="003B1583" w:rsidRPr="004B55FB">
        <w:rPr>
          <w:color w:val="000000" w:themeColor="text1"/>
          <w:sz w:val="24"/>
        </w:rPr>
        <w:t xml:space="preserve"> (Either $5.00 or 10% of the bill)</w:t>
      </w:r>
      <w:r w:rsidRPr="004B55FB">
        <w:rPr>
          <w:color w:val="000000" w:themeColor="text1"/>
          <w:sz w:val="24"/>
        </w:rPr>
        <w:tab/>
      </w:r>
      <w:r w:rsidR="004B55FB" w:rsidRPr="004B55FB">
        <w:rPr>
          <w:color w:val="000000" w:themeColor="text1"/>
          <w:sz w:val="24"/>
          <w:u w:val="single"/>
        </w:rPr>
        <w:t>$5.00</w:t>
      </w:r>
    </w:p>
    <w:p w14:paraId="5FA8BB79" w14:textId="77777777" w:rsidR="00E1792C" w:rsidRPr="004B55FB" w:rsidRDefault="00E1792C" w:rsidP="00DF0A65">
      <w:pPr>
        <w:pStyle w:val="Default"/>
        <w:ind w:left="720"/>
        <w:jc w:val="both"/>
        <w:rPr>
          <w:rFonts w:ascii="Times New Roman" w:hAnsi="Times New Roman" w:cs="Times New Roman"/>
          <w:color w:val="000000" w:themeColor="text1"/>
          <w:sz w:val="18"/>
          <w:szCs w:val="18"/>
        </w:rPr>
      </w:pPr>
      <w:r w:rsidRPr="004B55FB">
        <w:rPr>
          <w:rFonts w:ascii="Times New Roman" w:hAnsi="Times New Roman" w:cs="Times New Roman"/>
          <w:color w:val="000000" w:themeColor="text1"/>
          <w:sz w:val="18"/>
          <w:szCs w:val="18"/>
        </w:rPr>
        <w:t xml:space="preserve">COMMISSION RULES ALLOW A ONE-TIME PENALTY TO BE CHARGED ON DELINQUENT BILLS. A LATE CHARGE MAY NOT BE APPLIED TO ANY BALANCE TO WHICH THE PENALTY WAS APPLIED IN A PREVIOUS BILLING. </w:t>
      </w:r>
    </w:p>
    <w:p w14:paraId="672D0206" w14:textId="77777777" w:rsidR="00DF0A65" w:rsidRPr="004B55FB" w:rsidRDefault="00DF0A65" w:rsidP="00DF0A65">
      <w:pPr>
        <w:pStyle w:val="NoSpacing"/>
        <w:tabs>
          <w:tab w:val="right" w:leader="dot" w:pos="9532"/>
        </w:tabs>
        <w:rPr>
          <w:color w:val="000000" w:themeColor="text1"/>
          <w:sz w:val="24"/>
        </w:rPr>
      </w:pPr>
    </w:p>
    <w:p w14:paraId="44B37DB1" w14:textId="4BE2CBA8" w:rsidR="00CE06EF" w:rsidRPr="004B55FB" w:rsidRDefault="00CE06EF" w:rsidP="00DF0A65">
      <w:pPr>
        <w:pStyle w:val="NoSpacing"/>
        <w:tabs>
          <w:tab w:val="right" w:leader="dot" w:pos="9532"/>
        </w:tabs>
        <w:rPr>
          <w:color w:val="000000" w:themeColor="text1"/>
          <w:sz w:val="24"/>
        </w:rPr>
      </w:pPr>
      <w:r w:rsidRPr="004B55FB">
        <w:rPr>
          <w:color w:val="000000" w:themeColor="text1"/>
          <w:sz w:val="24"/>
        </w:rPr>
        <w:t>RETURNED CHECK CHARGE</w:t>
      </w:r>
      <w:r w:rsidRPr="004B55FB">
        <w:rPr>
          <w:color w:val="000000" w:themeColor="text1"/>
          <w:sz w:val="24"/>
        </w:rPr>
        <w:tab/>
      </w:r>
      <w:r w:rsidRPr="004B55FB">
        <w:rPr>
          <w:color w:val="000000" w:themeColor="text1"/>
          <w:sz w:val="24"/>
          <w:u w:val="single"/>
        </w:rPr>
        <w:t>$</w:t>
      </w:r>
      <w:r w:rsidR="004B55FB" w:rsidRPr="004B55FB">
        <w:rPr>
          <w:color w:val="000000" w:themeColor="text1"/>
          <w:sz w:val="24"/>
          <w:u w:val="single"/>
        </w:rPr>
        <w:t>30.00</w:t>
      </w:r>
    </w:p>
    <w:p w14:paraId="34E9BD27" w14:textId="77777777" w:rsidR="00E1792C" w:rsidRPr="004B55FB" w:rsidRDefault="00E1792C" w:rsidP="00DF0A65">
      <w:pPr>
        <w:pStyle w:val="Default"/>
        <w:ind w:left="720"/>
        <w:jc w:val="both"/>
        <w:rPr>
          <w:rFonts w:ascii="Times New Roman" w:hAnsi="Times New Roman" w:cs="Times New Roman"/>
          <w:color w:val="000000" w:themeColor="text1"/>
          <w:sz w:val="18"/>
          <w:szCs w:val="18"/>
        </w:rPr>
      </w:pPr>
      <w:r w:rsidRPr="004B55FB">
        <w:rPr>
          <w:rFonts w:ascii="Times New Roman" w:hAnsi="Times New Roman" w:cs="Times New Roman"/>
          <w:color w:val="000000" w:themeColor="text1"/>
          <w:sz w:val="18"/>
          <w:szCs w:val="18"/>
        </w:rPr>
        <w:t xml:space="preserve">RETURNED CHECK CHARGES MUST BE BASED ON THE UTILITY’S DOCUMENTABLE COST. </w:t>
      </w:r>
    </w:p>
    <w:p w14:paraId="060A5072" w14:textId="77777777" w:rsidR="00DF0A65" w:rsidRPr="004B55FB" w:rsidRDefault="00DF0A65" w:rsidP="00DF0A65">
      <w:pPr>
        <w:pStyle w:val="NoSpacing"/>
        <w:tabs>
          <w:tab w:val="right" w:leader="dot" w:pos="9532"/>
        </w:tabs>
        <w:rPr>
          <w:color w:val="000000" w:themeColor="text1"/>
          <w:sz w:val="24"/>
        </w:rPr>
      </w:pPr>
    </w:p>
    <w:p w14:paraId="54BCDFA2" w14:textId="325EC066" w:rsidR="00CE06EF" w:rsidRPr="004B55FB" w:rsidRDefault="00CE06EF" w:rsidP="00DF0A65">
      <w:pPr>
        <w:pStyle w:val="NoSpacing"/>
        <w:tabs>
          <w:tab w:val="right" w:leader="dot" w:pos="9532"/>
        </w:tabs>
        <w:rPr>
          <w:color w:val="000000" w:themeColor="text1"/>
          <w:sz w:val="24"/>
        </w:rPr>
      </w:pPr>
      <w:r w:rsidRPr="004B55FB">
        <w:rPr>
          <w:color w:val="000000" w:themeColor="text1"/>
          <w:sz w:val="24"/>
        </w:rPr>
        <w:t>CUSTOMER DEPOSIT RESIDENTIAL (Maximum $50)</w:t>
      </w:r>
      <w:r w:rsidRPr="004B55FB">
        <w:rPr>
          <w:color w:val="000000" w:themeColor="text1"/>
          <w:sz w:val="24"/>
        </w:rPr>
        <w:tab/>
      </w:r>
      <w:r w:rsidRPr="004B55FB">
        <w:rPr>
          <w:color w:val="000000" w:themeColor="text1"/>
          <w:sz w:val="24"/>
          <w:u w:val="single"/>
        </w:rPr>
        <w:t>$</w:t>
      </w:r>
      <w:r w:rsidR="004B55FB" w:rsidRPr="004B55FB">
        <w:rPr>
          <w:color w:val="000000" w:themeColor="text1"/>
          <w:sz w:val="24"/>
          <w:u w:val="single"/>
        </w:rPr>
        <w:t>50.00</w:t>
      </w:r>
    </w:p>
    <w:p w14:paraId="6CDC28DC" w14:textId="77777777" w:rsidR="00DF0A65" w:rsidRPr="004B55FB" w:rsidRDefault="00DF0A65" w:rsidP="00DF0A65">
      <w:pPr>
        <w:pStyle w:val="NoSpacing"/>
        <w:tabs>
          <w:tab w:val="right" w:leader="dot" w:pos="9532"/>
        </w:tabs>
        <w:rPr>
          <w:color w:val="000000" w:themeColor="text1"/>
          <w:sz w:val="24"/>
        </w:rPr>
      </w:pPr>
    </w:p>
    <w:p w14:paraId="5518660C" w14:textId="77777777" w:rsidR="00CE06EF" w:rsidRPr="00DF0A65" w:rsidRDefault="00CE06EF" w:rsidP="00DF0A6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sidR="00997A06">
        <w:rPr>
          <w:sz w:val="20"/>
          <w:u w:val="single"/>
        </w:rPr>
        <w:t>IMATED</w:t>
      </w:r>
      <w:r w:rsidRPr="008111C7">
        <w:rPr>
          <w:sz w:val="20"/>
          <w:u w:val="single"/>
        </w:rPr>
        <w:t xml:space="preserve"> ANNUAL BILL</w:t>
      </w:r>
    </w:p>
    <w:p w14:paraId="240FCA61" w14:textId="77777777" w:rsidR="00DF0A65" w:rsidRDefault="00DF0A65" w:rsidP="00DF0A65">
      <w:pPr>
        <w:pStyle w:val="NoSpacing"/>
        <w:tabs>
          <w:tab w:val="right" w:leader="dot" w:pos="9532"/>
        </w:tabs>
        <w:rPr>
          <w:sz w:val="24"/>
        </w:rPr>
      </w:pPr>
    </w:p>
    <w:p w14:paraId="0CD3B3EC"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30AA1F8E" w14:textId="77777777" w:rsidR="00E1792C" w:rsidRPr="00F75F85"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w:t>
      </w:r>
      <w:r w:rsidR="00F75F85" w:rsidRPr="00F75F85">
        <w:rPr>
          <w:rFonts w:ascii="Times New Roman" w:hAnsi="Times New Roman" w:cs="Times New Roman"/>
          <w:sz w:val="18"/>
          <w:szCs w:val="18"/>
        </w:rPr>
        <w:t xml:space="preserve"> §</w:t>
      </w:r>
      <w:r w:rsidR="002A647A" w:rsidRPr="002A647A">
        <w:rPr>
          <w:bCs/>
          <w:sz w:val="18"/>
          <w:szCs w:val="18"/>
        </w:rPr>
        <w:t> </w:t>
      </w:r>
      <w:r w:rsidRPr="00F75F85">
        <w:rPr>
          <w:rFonts w:ascii="Times New Roman" w:hAnsi="Times New Roman" w:cs="Times New Roman"/>
          <w:sz w:val="18"/>
          <w:szCs w:val="18"/>
        </w:rPr>
        <w:t>24.2</w:t>
      </w:r>
      <w:r w:rsidR="00997A06" w:rsidRPr="00F75F85">
        <w:rPr>
          <w:rFonts w:ascii="Times New Roman" w:hAnsi="Times New Roman" w:cs="Times New Roman"/>
          <w:sz w:val="18"/>
          <w:szCs w:val="18"/>
        </w:rPr>
        <w:t>5</w:t>
      </w:r>
      <w:r w:rsidRPr="00F75F85">
        <w:rPr>
          <w:rFonts w:ascii="Times New Roman" w:hAnsi="Times New Roman" w:cs="Times New Roman"/>
          <w:sz w:val="18"/>
          <w:szCs w:val="18"/>
        </w:rPr>
        <w:t>(</w:t>
      </w:r>
      <w:r w:rsidR="00F75F85" w:rsidRPr="00F75F85">
        <w:rPr>
          <w:rFonts w:ascii="Times New Roman" w:hAnsi="Times New Roman" w:cs="Times New Roman"/>
          <w:sz w:val="18"/>
          <w:szCs w:val="18"/>
        </w:rPr>
        <w:t>b</w:t>
      </w:r>
      <w:r w:rsidRPr="00F75F85">
        <w:rPr>
          <w:rFonts w:ascii="Times New Roman" w:hAnsi="Times New Roman" w:cs="Times New Roman"/>
          <w:sz w:val="18"/>
          <w:szCs w:val="18"/>
        </w:rPr>
        <w:t>)(2)</w:t>
      </w:r>
      <w:r w:rsidR="00F75F85" w:rsidRPr="00F75F85">
        <w:rPr>
          <w:rFonts w:ascii="Times New Roman" w:hAnsi="Times New Roman" w:cs="Times New Roman"/>
          <w:sz w:val="18"/>
          <w:szCs w:val="18"/>
        </w:rPr>
        <w:t>(F)</w:t>
      </w:r>
      <w:r w:rsidRPr="00F75F85">
        <w:rPr>
          <w:rFonts w:ascii="Times New Roman" w:hAnsi="Times New Roman" w:cs="Times New Roman"/>
          <w:sz w:val="18"/>
          <w:szCs w:val="18"/>
        </w:rPr>
        <w:t xml:space="preserve">] </w:t>
      </w:r>
    </w:p>
    <w:p w14:paraId="0989549E" w14:textId="77777777" w:rsidR="00DF0A65" w:rsidRDefault="00DF0A65" w:rsidP="00DF0A65">
      <w:pPr>
        <w:pStyle w:val="NoSpacing"/>
        <w:tabs>
          <w:tab w:val="right" w:leader="dot" w:pos="9532"/>
        </w:tabs>
        <w:rPr>
          <w:sz w:val="24"/>
        </w:rPr>
      </w:pPr>
    </w:p>
    <w:p w14:paraId="747FF68E" w14:textId="77777777" w:rsidR="00470CD1" w:rsidRPr="00DF0A65" w:rsidRDefault="00E1792C" w:rsidP="00DF0A65">
      <w:pPr>
        <w:pStyle w:val="NoSpacing"/>
        <w:tabs>
          <w:tab w:val="right" w:leader="dot" w:pos="9532"/>
        </w:tabs>
        <w:rPr>
          <w:sz w:val="24"/>
        </w:rPr>
      </w:pPr>
      <w:r w:rsidRPr="00DF0A65">
        <w:rPr>
          <w:sz w:val="24"/>
        </w:rPr>
        <w:t>LINE EXTENSION AND CONSTRUCTION CHARGES:</w:t>
      </w:r>
    </w:p>
    <w:p w14:paraId="6C229886" w14:textId="77777777" w:rsidR="00E1792C" w:rsidRPr="00DF0A65" w:rsidRDefault="00E1792C"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06423F19" w14:textId="77777777" w:rsidR="00DF0A65" w:rsidRDefault="00DF0A65">
      <w:pPr>
        <w:autoSpaceDE/>
        <w:autoSpaceDN/>
        <w:adjustRightInd/>
        <w:spacing w:before="0" w:after="0"/>
        <w:jc w:val="left"/>
      </w:pPr>
      <w:r>
        <w:br w:type="page"/>
      </w:r>
    </w:p>
    <w:p w14:paraId="5CFC65F5" w14:textId="77777777" w:rsidR="004B55FB" w:rsidRDefault="004B55FB" w:rsidP="002C11EA">
      <w:pPr>
        <w:pStyle w:val="Heading1"/>
        <w:rPr>
          <w:b w:val="0"/>
          <w:bCs w:val="0"/>
          <w:sz w:val="24"/>
          <w:szCs w:val="24"/>
        </w:rPr>
      </w:pPr>
      <w:bookmarkStart w:id="1" w:name="_Toc78782642"/>
    </w:p>
    <w:p w14:paraId="36AA884F" w14:textId="013EB041" w:rsidR="00DD1CD1" w:rsidRPr="004B55FB" w:rsidRDefault="00DD1CD1" w:rsidP="002C11EA">
      <w:pPr>
        <w:pStyle w:val="Heading1"/>
        <w:rPr>
          <w:b w:val="0"/>
          <w:bCs w:val="0"/>
          <w:sz w:val="24"/>
          <w:szCs w:val="24"/>
        </w:rPr>
      </w:pPr>
      <w:r w:rsidRPr="004B55FB">
        <w:rPr>
          <w:b w:val="0"/>
          <w:bCs w:val="0"/>
          <w:sz w:val="24"/>
          <w:szCs w:val="24"/>
        </w:rPr>
        <w:t xml:space="preserve">SECTION 2.0 - SERVICE RULES AND </w:t>
      </w:r>
      <w:r w:rsidR="002C11EA" w:rsidRPr="004B55FB">
        <w:rPr>
          <w:b w:val="0"/>
          <w:bCs w:val="0"/>
          <w:sz w:val="24"/>
          <w:szCs w:val="24"/>
        </w:rPr>
        <w:t>POLICIES</w:t>
      </w:r>
      <w:bookmarkEnd w:id="1"/>
    </w:p>
    <w:p w14:paraId="473C1099" w14:textId="77777777" w:rsidR="00DF0A65" w:rsidRDefault="00DF0A65" w:rsidP="00DF0A65">
      <w:pPr>
        <w:pStyle w:val="NoSpacing"/>
        <w:rPr>
          <w:sz w:val="24"/>
        </w:rPr>
      </w:pPr>
    </w:p>
    <w:p w14:paraId="66558583"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9EFDAD0" w14:textId="77777777" w:rsidR="00DF0A65" w:rsidRPr="00DF0A65" w:rsidRDefault="00DF0A65" w:rsidP="00DF0A65">
      <w:pPr>
        <w:pStyle w:val="NoSpacing"/>
        <w:rPr>
          <w:sz w:val="24"/>
        </w:rPr>
      </w:pPr>
    </w:p>
    <w:p w14:paraId="01AA50CE" w14:textId="77777777" w:rsidR="001B3D43" w:rsidRDefault="001B3D43" w:rsidP="00DF0A65">
      <w:pPr>
        <w:pStyle w:val="NoSpacing"/>
        <w:rPr>
          <w:sz w:val="24"/>
          <w:u w:val="single"/>
        </w:rPr>
      </w:pPr>
      <w:r w:rsidRPr="00DF0A65">
        <w:rPr>
          <w:sz w:val="24"/>
          <w:u w:val="single"/>
        </w:rPr>
        <w:t>Section 2.01 - Application for Sewer Service</w:t>
      </w:r>
    </w:p>
    <w:p w14:paraId="7DEAB065" w14:textId="77777777" w:rsidR="00DF0A65" w:rsidRPr="00DF0A65" w:rsidRDefault="00DF0A65" w:rsidP="00DF0A65">
      <w:pPr>
        <w:pStyle w:val="NoSpacing"/>
        <w:rPr>
          <w:sz w:val="24"/>
          <w:u w:val="single"/>
        </w:rPr>
      </w:pPr>
    </w:p>
    <w:p w14:paraId="2F7E106C"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248DCAC" w14:textId="77777777" w:rsidR="00DF0A65" w:rsidRPr="00DF0A65" w:rsidRDefault="00DF0A65" w:rsidP="00DF0A65">
      <w:pPr>
        <w:pStyle w:val="NoSpacing"/>
        <w:rPr>
          <w:sz w:val="24"/>
        </w:rPr>
      </w:pPr>
    </w:p>
    <w:p w14:paraId="1046795F"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7AAADE8A" w14:textId="77777777" w:rsidR="00DF0A65" w:rsidRPr="00DF0A65" w:rsidRDefault="00DF0A65" w:rsidP="00DF0A65">
      <w:pPr>
        <w:pStyle w:val="NoSpacing"/>
        <w:rPr>
          <w:sz w:val="24"/>
          <w:u w:val="single"/>
        </w:rPr>
      </w:pPr>
    </w:p>
    <w:p w14:paraId="08285AB5"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9A7E45">
        <w:rPr>
          <w:sz w:val="24"/>
        </w:rPr>
        <w:t>C</w:t>
      </w:r>
      <w:r w:rsidR="00731D7F" w:rsidRPr="00DF0A65">
        <w:rPr>
          <w:sz w:val="24"/>
        </w:rPr>
        <w:t>ommission rules</w:t>
      </w:r>
      <w:r w:rsidRPr="00DF0A65">
        <w:rPr>
          <w:sz w:val="24"/>
        </w:rPr>
        <w:t xml:space="preserve">.  </w:t>
      </w:r>
      <w:proofErr w:type="gramStart"/>
      <w:r w:rsidRPr="00DF0A65">
        <w:rPr>
          <w:sz w:val="24"/>
        </w:rPr>
        <w:t>In the event that</w:t>
      </w:r>
      <w:proofErr w:type="gramEnd"/>
      <w:r w:rsidRPr="00DF0A65">
        <w:rPr>
          <w:sz w:val="24"/>
        </w:rPr>
        <w:t xml:space="preserve"> the Utility refuses to serve an applicant, the Utility will inform the applicant in writing of the basis of its refusal.  The Utility is also required to inform the applicant that a complaint may be filed with the Commission.</w:t>
      </w:r>
    </w:p>
    <w:p w14:paraId="0F2C8DED" w14:textId="77777777" w:rsidR="00DF0A65" w:rsidRPr="00DF0A65" w:rsidRDefault="00DF0A65" w:rsidP="00DF0A65">
      <w:pPr>
        <w:pStyle w:val="NoSpacing"/>
        <w:rPr>
          <w:sz w:val="24"/>
        </w:rPr>
      </w:pPr>
    </w:p>
    <w:p w14:paraId="3B4D6B1B"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2412B284" w14:textId="77777777" w:rsidR="00DF0A65" w:rsidRDefault="00DF0A65" w:rsidP="00DF0A65">
      <w:pPr>
        <w:pStyle w:val="NoSpacing"/>
        <w:rPr>
          <w:sz w:val="24"/>
        </w:rPr>
      </w:pPr>
    </w:p>
    <w:p w14:paraId="7C574545"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3B0967AB" w14:textId="77777777" w:rsidR="00DF0A65" w:rsidRDefault="00DF0A65" w:rsidP="00DF0A65">
      <w:pPr>
        <w:pStyle w:val="NoSpacing"/>
        <w:rPr>
          <w:sz w:val="24"/>
        </w:rPr>
      </w:pPr>
    </w:p>
    <w:p w14:paraId="72DAF1D8"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9A7E45">
        <w:rPr>
          <w:sz w:val="24"/>
        </w:rPr>
        <w:t>C</w:t>
      </w:r>
      <w:r w:rsidR="00731D7F" w:rsidRPr="00DF0A65">
        <w:rPr>
          <w:sz w:val="24"/>
        </w:rPr>
        <w:t>ommission r</w:t>
      </w:r>
      <w:r w:rsidRPr="00DF0A65">
        <w:rPr>
          <w:sz w:val="24"/>
        </w:rPr>
        <w:t>ules.</w:t>
      </w:r>
    </w:p>
    <w:p w14:paraId="547CECCB" w14:textId="77777777" w:rsidR="00DF0A65" w:rsidRDefault="00DF0A65" w:rsidP="00DF0A65">
      <w:pPr>
        <w:pStyle w:val="NoSpacing"/>
        <w:rPr>
          <w:sz w:val="24"/>
        </w:rPr>
      </w:pPr>
    </w:p>
    <w:p w14:paraId="5795155D"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0D618707" w14:textId="77777777" w:rsidR="00DF0A65" w:rsidRDefault="00DF0A65" w:rsidP="00DF0A65">
      <w:pPr>
        <w:pStyle w:val="NoSpacing"/>
        <w:rPr>
          <w:sz w:val="24"/>
        </w:rPr>
      </w:pPr>
    </w:p>
    <w:p w14:paraId="7185BCC8"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32A82910" w14:textId="77777777" w:rsidR="00DF0A65" w:rsidRDefault="00DF0A65" w:rsidP="00DF0A65">
      <w:pPr>
        <w:pStyle w:val="NoSpacing"/>
        <w:rPr>
          <w:sz w:val="24"/>
        </w:rPr>
      </w:pPr>
    </w:p>
    <w:p w14:paraId="783C0D92"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w:t>
      </w:r>
      <w:proofErr w:type="gramStart"/>
      <w:r w:rsidRPr="00DF0A65">
        <w:rPr>
          <w:sz w:val="24"/>
        </w:rPr>
        <w:t>in excess of</w:t>
      </w:r>
      <w:proofErr w:type="gramEnd"/>
      <w:r w:rsidRPr="00DF0A65">
        <w:rPr>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DF0A65">
        <w:rPr>
          <w:sz w:val="24"/>
        </w:rPr>
        <w:t>as long as</w:t>
      </w:r>
      <w:proofErr w:type="gramEnd"/>
      <w:r w:rsidRPr="00DF0A65">
        <w:rPr>
          <w:sz w:val="24"/>
        </w:rPr>
        <w:t xml:space="preserve"> that customer takes service.</w:t>
      </w:r>
    </w:p>
    <w:p w14:paraId="32E1942C" w14:textId="77777777" w:rsidR="00D63413" w:rsidRPr="00DF0A65" w:rsidRDefault="00D63413">
      <w:pPr>
        <w:autoSpaceDE/>
        <w:autoSpaceDN/>
        <w:adjustRightInd/>
        <w:rPr>
          <w:color w:val="000000"/>
          <w:sz w:val="24"/>
          <w:szCs w:val="24"/>
        </w:rPr>
      </w:pPr>
      <w:r w:rsidRPr="00DF0A65">
        <w:rPr>
          <w:sz w:val="24"/>
          <w:szCs w:val="24"/>
        </w:rPr>
        <w:br w:type="page"/>
      </w:r>
    </w:p>
    <w:p w14:paraId="61F526AA" w14:textId="77777777" w:rsidR="004B55FB" w:rsidRDefault="004B55FB" w:rsidP="00DF0A65">
      <w:pPr>
        <w:pStyle w:val="NoSpacing"/>
        <w:jc w:val="center"/>
        <w:rPr>
          <w:sz w:val="24"/>
          <w:szCs w:val="24"/>
        </w:rPr>
      </w:pPr>
    </w:p>
    <w:p w14:paraId="3DD6AC27" w14:textId="16FC23C6" w:rsidR="00D63413" w:rsidRPr="004B55FB" w:rsidRDefault="00D63413" w:rsidP="00DF0A65">
      <w:pPr>
        <w:pStyle w:val="NoSpacing"/>
        <w:jc w:val="center"/>
        <w:rPr>
          <w:sz w:val="24"/>
          <w:szCs w:val="24"/>
        </w:rPr>
      </w:pPr>
      <w:r w:rsidRPr="004B55FB">
        <w:rPr>
          <w:sz w:val="24"/>
          <w:szCs w:val="24"/>
        </w:rPr>
        <w:t xml:space="preserve">SECTION 2.0 - SERVICE RULES AND </w:t>
      </w:r>
      <w:r w:rsidR="002C11EA" w:rsidRPr="004B55FB">
        <w:rPr>
          <w:sz w:val="24"/>
          <w:szCs w:val="24"/>
        </w:rPr>
        <w:t>POLICIES</w:t>
      </w:r>
      <w:r w:rsidRPr="004B55FB">
        <w:rPr>
          <w:sz w:val="24"/>
          <w:szCs w:val="24"/>
        </w:rPr>
        <w:t xml:space="preserve"> (Continued)</w:t>
      </w:r>
    </w:p>
    <w:p w14:paraId="6F97222A" w14:textId="77777777" w:rsidR="00DF0A65" w:rsidRPr="004B55FB" w:rsidRDefault="00DF0A65" w:rsidP="00DF0A65">
      <w:pPr>
        <w:pStyle w:val="NoSpacing"/>
        <w:rPr>
          <w:b/>
          <w:bCs/>
          <w:sz w:val="24"/>
          <w:szCs w:val="24"/>
        </w:rPr>
      </w:pPr>
    </w:p>
    <w:p w14:paraId="1406A8D6"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5E87CBB8" w14:textId="77777777" w:rsidR="00DF0A65" w:rsidRDefault="00DF0A65" w:rsidP="00DF0A65">
      <w:pPr>
        <w:pStyle w:val="NoSpacing"/>
        <w:rPr>
          <w:sz w:val="24"/>
        </w:rPr>
      </w:pPr>
    </w:p>
    <w:p w14:paraId="1A9F319B"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Pr>
          <w:sz w:val="24"/>
        </w:rPr>
        <w:t>C</w:t>
      </w:r>
      <w:r w:rsidRPr="00DF0A65">
        <w:rPr>
          <w:sz w:val="24"/>
        </w:rPr>
        <w:t xml:space="preserve">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w:t>
      </w:r>
      <w:proofErr w:type="spellStart"/>
      <w:r w:rsidRPr="00DF0A65">
        <w:rPr>
          <w:sz w:val="24"/>
        </w:rPr>
        <w:t>ies</w:t>
      </w:r>
      <w:proofErr w:type="spellEnd"/>
      <w:r w:rsidRPr="00DF0A65">
        <w:rPr>
          <w:sz w:val="24"/>
        </w:rPr>
        <w:t xml:space="preserve">) is located. </w:t>
      </w:r>
    </w:p>
    <w:p w14:paraId="683EC007" w14:textId="77777777" w:rsidR="00DF0A65" w:rsidRDefault="00DF0A65" w:rsidP="00DF0A65">
      <w:pPr>
        <w:pStyle w:val="NoSpacing"/>
        <w:rPr>
          <w:sz w:val="24"/>
        </w:rPr>
      </w:pPr>
    </w:p>
    <w:p w14:paraId="4A59B9A3"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002A647A">
        <w:rPr>
          <w:bCs/>
        </w:rPr>
        <w:t> </w:t>
      </w:r>
      <w:r w:rsidRPr="00DF0A65">
        <w:rPr>
          <w:sz w:val="24"/>
        </w:rPr>
        <w:t>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6F338E09" w14:textId="77777777" w:rsidR="00DF0A65" w:rsidRPr="00DF0A65" w:rsidRDefault="00DF0A65" w:rsidP="00DF0A65">
      <w:pPr>
        <w:pStyle w:val="NoSpacing"/>
        <w:rPr>
          <w:sz w:val="24"/>
        </w:rPr>
      </w:pPr>
    </w:p>
    <w:p w14:paraId="27DCD7B9"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5E4C8FC6" w14:textId="77777777" w:rsidR="00DF0A65" w:rsidRDefault="00DF0A65" w:rsidP="00DF0A65">
      <w:pPr>
        <w:pStyle w:val="NoSpacing"/>
        <w:rPr>
          <w:sz w:val="24"/>
        </w:rPr>
      </w:pPr>
    </w:p>
    <w:p w14:paraId="3A348848"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F0A65">
        <w:rPr>
          <w:sz w:val="24"/>
        </w:rPr>
        <w:t>transmission</w:t>
      </w:r>
      <w:proofErr w:type="gramEnd"/>
      <w:r w:rsidRPr="00DF0A65">
        <w:rPr>
          <w:sz w:val="24"/>
        </w:rPr>
        <w:t xml:space="preserve"> or pressure facilities unless they are needed for adequate service to that applicant. </w:t>
      </w:r>
    </w:p>
    <w:p w14:paraId="0C5CF479" w14:textId="77777777" w:rsidR="00DF0A65" w:rsidRPr="00DF0A65" w:rsidRDefault="00DF0A65" w:rsidP="00DF0A65">
      <w:pPr>
        <w:pStyle w:val="NoSpacing"/>
        <w:rPr>
          <w:sz w:val="24"/>
        </w:rPr>
      </w:pPr>
    </w:p>
    <w:p w14:paraId="651B6FEA"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68A1596B" w14:textId="77777777" w:rsidR="00DF0A65" w:rsidRDefault="00DF0A65" w:rsidP="00DF0A65">
      <w:pPr>
        <w:pStyle w:val="NoSpacing"/>
        <w:rPr>
          <w:sz w:val="24"/>
        </w:rPr>
      </w:pPr>
    </w:p>
    <w:p w14:paraId="10F04FEA"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E368904" w14:textId="77777777" w:rsidR="00DF0A65" w:rsidRDefault="00DF0A65" w:rsidP="00DF0A65">
      <w:pPr>
        <w:pStyle w:val="NoSpacing"/>
        <w:rPr>
          <w:sz w:val="24"/>
        </w:rPr>
      </w:pPr>
    </w:p>
    <w:p w14:paraId="3D334375"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72AFB3A5" w14:textId="77777777" w:rsidR="00DF0A65" w:rsidRDefault="00DF0A65" w:rsidP="00DF0A65">
      <w:pPr>
        <w:pStyle w:val="NoSpacing"/>
        <w:rPr>
          <w:sz w:val="24"/>
        </w:rPr>
      </w:pPr>
    </w:p>
    <w:p w14:paraId="598BC078"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61639B6D" w14:textId="77777777" w:rsidR="00DF0A65" w:rsidRDefault="00DF0A65" w:rsidP="00DF0A65">
      <w:pPr>
        <w:pStyle w:val="NoSpacing"/>
        <w:rPr>
          <w:sz w:val="24"/>
        </w:rPr>
      </w:pPr>
    </w:p>
    <w:p w14:paraId="454E8AA6" w14:textId="77777777" w:rsidR="002A3AA5" w:rsidRPr="00DF0A6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7129EB47" w14:textId="77777777" w:rsidR="00215ACA" w:rsidRDefault="00215ACA">
      <w:pPr>
        <w:autoSpaceDE/>
        <w:autoSpaceDN/>
        <w:adjustRightInd/>
        <w:spacing w:before="0" w:after="0"/>
        <w:jc w:val="left"/>
        <w:rPr>
          <w:sz w:val="24"/>
          <w:szCs w:val="24"/>
          <w:u w:val="single"/>
        </w:rPr>
      </w:pPr>
      <w:r>
        <w:rPr>
          <w:sz w:val="24"/>
          <w:szCs w:val="24"/>
          <w:u w:val="single"/>
        </w:rPr>
        <w:br w:type="page"/>
      </w:r>
    </w:p>
    <w:p w14:paraId="7033EEFD" w14:textId="77777777" w:rsidR="00215ACA" w:rsidRPr="00215ACA" w:rsidRDefault="00215ACA" w:rsidP="00215ACA">
      <w:pPr>
        <w:pStyle w:val="NoSpacing"/>
        <w:rPr>
          <w:sz w:val="24"/>
        </w:rPr>
      </w:pPr>
    </w:p>
    <w:p w14:paraId="136444D7" w14:textId="77777777" w:rsidR="001B684D" w:rsidRPr="00824AB3" w:rsidRDefault="001B684D" w:rsidP="00DF0A65">
      <w:pPr>
        <w:pStyle w:val="NoSpacing"/>
        <w:jc w:val="center"/>
        <w:rPr>
          <w:sz w:val="24"/>
          <w:szCs w:val="24"/>
        </w:rPr>
      </w:pPr>
      <w:r w:rsidRPr="00824AB3">
        <w:rPr>
          <w:sz w:val="24"/>
          <w:szCs w:val="24"/>
        </w:rPr>
        <w:t xml:space="preserve">SECTION 2.0 - SERVICE RULES AND </w:t>
      </w:r>
      <w:r w:rsidR="002C11EA" w:rsidRPr="00824AB3">
        <w:rPr>
          <w:sz w:val="24"/>
          <w:szCs w:val="24"/>
        </w:rPr>
        <w:t>POLICIES</w:t>
      </w:r>
      <w:r w:rsidRPr="00824AB3">
        <w:rPr>
          <w:sz w:val="24"/>
          <w:szCs w:val="24"/>
        </w:rPr>
        <w:t xml:space="preserve"> (Continued)</w:t>
      </w:r>
    </w:p>
    <w:p w14:paraId="08B1B95C" w14:textId="77777777" w:rsidR="00215ACA" w:rsidRDefault="00215ACA" w:rsidP="00215ACA">
      <w:pPr>
        <w:pStyle w:val="NoSpacing"/>
        <w:rPr>
          <w:sz w:val="24"/>
        </w:rPr>
      </w:pPr>
    </w:p>
    <w:p w14:paraId="2520BC51"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73E5243F" w14:textId="77777777" w:rsidR="00215ACA" w:rsidRDefault="00215ACA" w:rsidP="00215ACA">
      <w:pPr>
        <w:pStyle w:val="NoSpacing"/>
        <w:rPr>
          <w:sz w:val="24"/>
        </w:rPr>
      </w:pPr>
    </w:p>
    <w:p w14:paraId="38AC8743" w14:textId="77777777" w:rsidR="00215ACA" w:rsidRDefault="00215ACA" w:rsidP="00215ACA">
      <w:pPr>
        <w:pStyle w:val="NoSpacing"/>
        <w:rPr>
          <w:sz w:val="24"/>
        </w:rPr>
      </w:pPr>
      <w:r w:rsidRPr="00215ACA">
        <w:rPr>
          <w:sz w:val="24"/>
        </w:rPr>
        <w:t xml:space="preserve">All customers or service applicants shall </w:t>
      </w:r>
      <w:proofErr w:type="gramStart"/>
      <w:r w:rsidRPr="00215ACA">
        <w:rPr>
          <w:sz w:val="24"/>
        </w:rPr>
        <w:t>provide access to utility cutoffs at all times</w:t>
      </w:r>
      <w:proofErr w:type="gramEnd"/>
      <w:r w:rsidRPr="00215ACA">
        <w:rPr>
          <w:sz w:val="24"/>
        </w:rPr>
        <w:t xml:space="preserve"> reasonably necessary to conduct ordinary utility business and after normal business hours as needed to protect and preserve the integrity of the public drinking water supply.</w:t>
      </w:r>
    </w:p>
    <w:p w14:paraId="4DCDF147" w14:textId="77777777" w:rsidR="00215ACA" w:rsidRPr="00215ACA" w:rsidRDefault="00215ACA" w:rsidP="00215ACA">
      <w:pPr>
        <w:pStyle w:val="NoSpacing"/>
        <w:rPr>
          <w:sz w:val="24"/>
        </w:rPr>
      </w:pPr>
    </w:p>
    <w:p w14:paraId="70AE05C2"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5F1FE2EE" w14:textId="77777777" w:rsidR="00215ACA" w:rsidRDefault="00215ACA" w:rsidP="00215ACA">
      <w:pPr>
        <w:pStyle w:val="NoSpacing"/>
        <w:rPr>
          <w:sz w:val="24"/>
        </w:rPr>
      </w:pPr>
    </w:p>
    <w:p w14:paraId="65519D40"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070A8375" w14:textId="77777777" w:rsidR="00215ACA" w:rsidRDefault="00215ACA" w:rsidP="00215ACA">
      <w:pPr>
        <w:pStyle w:val="NoSpacing"/>
        <w:rPr>
          <w:sz w:val="24"/>
        </w:rPr>
      </w:pPr>
    </w:p>
    <w:p w14:paraId="3961E5DD"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7BBC1843" w14:textId="77777777" w:rsidR="00215ACA" w:rsidRPr="00215ACA" w:rsidRDefault="00215ACA" w:rsidP="00215ACA">
      <w:pPr>
        <w:pStyle w:val="NoSpacing"/>
        <w:rPr>
          <w:sz w:val="24"/>
        </w:rPr>
      </w:pPr>
    </w:p>
    <w:p w14:paraId="79FBBF64"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49EA65AD" w14:textId="77777777" w:rsidR="00215ACA" w:rsidRDefault="00215ACA" w:rsidP="00215ACA">
      <w:pPr>
        <w:pStyle w:val="NoSpacing"/>
        <w:rPr>
          <w:sz w:val="24"/>
        </w:rPr>
      </w:pPr>
    </w:p>
    <w:p w14:paraId="404B6B8C"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2869C190" w14:textId="77777777" w:rsidR="00215ACA" w:rsidRPr="00215ACA" w:rsidRDefault="00215ACA" w:rsidP="00215ACA">
      <w:pPr>
        <w:pStyle w:val="NoSpacing"/>
        <w:rPr>
          <w:sz w:val="24"/>
        </w:rPr>
      </w:pPr>
    </w:p>
    <w:p w14:paraId="7C3373C5"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5CED5130" w14:textId="77777777" w:rsidR="00215ACA" w:rsidRDefault="00215ACA" w:rsidP="00215ACA">
      <w:pPr>
        <w:pStyle w:val="NoSpacing"/>
        <w:rPr>
          <w:sz w:val="24"/>
        </w:rPr>
      </w:pPr>
    </w:p>
    <w:p w14:paraId="17508BC3" w14:textId="77777777" w:rsidR="00215ACA" w:rsidRDefault="001B684D" w:rsidP="00215ACA">
      <w:pPr>
        <w:pStyle w:val="NoSpacing"/>
        <w:rPr>
          <w:sz w:val="24"/>
        </w:rPr>
      </w:pPr>
      <w:r w:rsidRPr="00215ACA">
        <w:rPr>
          <w:sz w:val="24"/>
        </w:rPr>
        <w:t xml:space="preserve">Each bill will provide all information required by the </w:t>
      </w:r>
      <w:r w:rsidR="009A7E45">
        <w:rPr>
          <w:sz w:val="24"/>
        </w:rPr>
        <w:t>C</w:t>
      </w:r>
      <w:r w:rsidRPr="00215ACA">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080E6BD8" w14:textId="77777777" w:rsidR="00C266FA" w:rsidRDefault="00C266FA">
      <w:pPr>
        <w:autoSpaceDE/>
        <w:autoSpaceDN/>
        <w:adjustRightInd/>
        <w:spacing w:before="0" w:after="0"/>
        <w:jc w:val="left"/>
        <w:rPr>
          <w:sz w:val="24"/>
        </w:rPr>
      </w:pPr>
    </w:p>
    <w:p w14:paraId="2C4BF332"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78BD81B4" w14:textId="77777777" w:rsidR="00C266FA" w:rsidRDefault="00C266FA" w:rsidP="00C266FA">
      <w:pPr>
        <w:pStyle w:val="NoSpacing"/>
        <w:rPr>
          <w:sz w:val="24"/>
        </w:rPr>
      </w:pPr>
    </w:p>
    <w:p w14:paraId="1925CD9B"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5A4D667C" w14:textId="77777777" w:rsidR="00C266FA" w:rsidRPr="00215ACA" w:rsidRDefault="00C266FA" w:rsidP="00C266FA">
      <w:pPr>
        <w:pStyle w:val="NoSpacing"/>
        <w:rPr>
          <w:sz w:val="24"/>
        </w:rPr>
      </w:pPr>
    </w:p>
    <w:p w14:paraId="66617F35" w14:textId="77777777" w:rsidR="00C266FA" w:rsidRDefault="00C266FA">
      <w:pPr>
        <w:autoSpaceDE/>
        <w:autoSpaceDN/>
        <w:adjustRightInd/>
        <w:spacing w:before="0" w:after="0"/>
        <w:jc w:val="left"/>
        <w:rPr>
          <w:sz w:val="24"/>
          <w:u w:val="single"/>
        </w:rPr>
      </w:pPr>
      <w:r>
        <w:rPr>
          <w:sz w:val="24"/>
          <w:u w:val="single"/>
        </w:rPr>
        <w:br w:type="page"/>
      </w:r>
    </w:p>
    <w:p w14:paraId="4559FE21" w14:textId="77777777" w:rsidR="00C266FA" w:rsidRPr="00215ACA" w:rsidRDefault="00C266FA" w:rsidP="00C266FA">
      <w:pPr>
        <w:pStyle w:val="NoSpacing"/>
        <w:rPr>
          <w:sz w:val="24"/>
        </w:rPr>
      </w:pPr>
    </w:p>
    <w:p w14:paraId="287704B7" w14:textId="77777777" w:rsidR="00C266FA" w:rsidRPr="00824AB3" w:rsidRDefault="00C266FA" w:rsidP="00C266FA">
      <w:pPr>
        <w:pStyle w:val="NoSpacing"/>
        <w:jc w:val="center"/>
        <w:rPr>
          <w:sz w:val="24"/>
          <w:szCs w:val="24"/>
        </w:rPr>
      </w:pPr>
      <w:r w:rsidRPr="00824AB3">
        <w:rPr>
          <w:sz w:val="24"/>
          <w:szCs w:val="24"/>
        </w:rPr>
        <w:t xml:space="preserve">SECTION 2.0 - SERVICE RULES AND </w:t>
      </w:r>
      <w:r w:rsidR="002C11EA" w:rsidRPr="00824AB3">
        <w:rPr>
          <w:sz w:val="24"/>
          <w:szCs w:val="24"/>
        </w:rPr>
        <w:t>POLICIES</w:t>
      </w:r>
      <w:r w:rsidRPr="00824AB3">
        <w:rPr>
          <w:sz w:val="24"/>
          <w:szCs w:val="24"/>
        </w:rPr>
        <w:t xml:space="preserve"> (Continued)</w:t>
      </w:r>
    </w:p>
    <w:p w14:paraId="78FCBA51" w14:textId="77777777" w:rsidR="00C266FA" w:rsidRPr="00824AB3" w:rsidRDefault="00C266FA" w:rsidP="00C266FA">
      <w:pPr>
        <w:pStyle w:val="NoSpacing"/>
        <w:rPr>
          <w:b/>
          <w:bCs/>
          <w:sz w:val="24"/>
          <w:szCs w:val="24"/>
        </w:rPr>
      </w:pPr>
    </w:p>
    <w:p w14:paraId="1284AD77"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06FF6169" w14:textId="77777777" w:rsidR="00C266FA" w:rsidRDefault="00C266FA" w:rsidP="00C266FA">
      <w:pPr>
        <w:pStyle w:val="NoSpacing"/>
        <w:rPr>
          <w:sz w:val="24"/>
        </w:rPr>
      </w:pPr>
    </w:p>
    <w:p w14:paraId="0E48AEF2"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156C3D6D" w14:textId="77777777" w:rsidR="00C266FA" w:rsidRDefault="00C266FA" w:rsidP="00C266FA">
      <w:pPr>
        <w:pStyle w:val="NoSpacing"/>
        <w:rPr>
          <w:sz w:val="24"/>
        </w:rPr>
      </w:pPr>
    </w:p>
    <w:p w14:paraId="747D4B52"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215ACA">
        <w:rPr>
          <w:sz w:val="24"/>
        </w:rPr>
        <w:t>twelve month</w:t>
      </w:r>
      <w:proofErr w:type="gramEnd"/>
      <w:r w:rsidRPr="00215ACA">
        <w:rPr>
          <w:sz w:val="24"/>
        </w:rPr>
        <w:t xml:space="preserve"> period, the customer shall be required to pay a deposit if one has not already been paid. </w:t>
      </w:r>
    </w:p>
    <w:p w14:paraId="05BF88FF" w14:textId="77777777" w:rsidR="00C266FA" w:rsidRPr="00215ACA" w:rsidRDefault="00C266FA" w:rsidP="00C266FA">
      <w:pPr>
        <w:pStyle w:val="NoSpacing"/>
        <w:rPr>
          <w:sz w:val="24"/>
        </w:rPr>
      </w:pPr>
    </w:p>
    <w:p w14:paraId="1FF74A06"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6CDF822C" w14:textId="77777777" w:rsidR="00C266FA" w:rsidRDefault="00C266FA" w:rsidP="00C266FA">
      <w:pPr>
        <w:pStyle w:val="NoSpacing"/>
        <w:rPr>
          <w:sz w:val="24"/>
        </w:rPr>
      </w:pPr>
    </w:p>
    <w:p w14:paraId="5591C273"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53DDA858" w14:textId="77777777" w:rsidR="00C266FA" w:rsidRDefault="00C266FA" w:rsidP="00C266FA">
      <w:pPr>
        <w:pStyle w:val="NoSpacing"/>
        <w:rPr>
          <w:sz w:val="24"/>
        </w:rPr>
      </w:pPr>
    </w:p>
    <w:p w14:paraId="79900764"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257875D9" w14:textId="77777777" w:rsidR="00C266FA" w:rsidRDefault="00C266FA" w:rsidP="00C266FA">
      <w:pPr>
        <w:pStyle w:val="NoSpacing"/>
        <w:rPr>
          <w:sz w:val="24"/>
        </w:rPr>
      </w:pPr>
    </w:p>
    <w:p w14:paraId="194DDCAD"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215ACA">
        <w:rPr>
          <w:sz w:val="24"/>
        </w:rPr>
        <w:t>entered into</w:t>
      </w:r>
      <w:proofErr w:type="gramEnd"/>
      <w:r w:rsidRPr="00215ACA">
        <w:rPr>
          <w:sz w:val="24"/>
        </w:rPr>
        <w:t xml:space="preserve"> within 26 days from the date of issuance of a bill and if proper notice of termination has been given. </w:t>
      </w:r>
    </w:p>
    <w:p w14:paraId="5B17A054" w14:textId="77777777" w:rsidR="00C266FA" w:rsidRDefault="00C266FA" w:rsidP="00C266FA">
      <w:pPr>
        <w:pStyle w:val="NoSpacing"/>
        <w:rPr>
          <w:sz w:val="24"/>
        </w:rPr>
      </w:pPr>
    </w:p>
    <w:p w14:paraId="346E9B4C" w14:textId="77777777" w:rsidR="00C266FA" w:rsidRDefault="00C266FA" w:rsidP="00C266FA">
      <w:pPr>
        <w:pStyle w:val="NoSpacing"/>
        <w:rPr>
          <w:sz w:val="24"/>
        </w:rPr>
      </w:pPr>
      <w:r w:rsidRPr="00215ACA">
        <w:rPr>
          <w:sz w:val="24"/>
        </w:rPr>
        <w:t xml:space="preserve">Notice of termination must be a separate mailing or hand delivery in accordance with the </w:t>
      </w:r>
      <w:r w:rsidR="009A7E45">
        <w:rPr>
          <w:sz w:val="24"/>
        </w:rPr>
        <w:t>C</w:t>
      </w:r>
      <w:r w:rsidRPr="00215ACA">
        <w:rPr>
          <w:sz w:val="24"/>
        </w:rPr>
        <w:t xml:space="preserve">ommission rules. </w:t>
      </w:r>
    </w:p>
    <w:p w14:paraId="124871DA" w14:textId="77777777" w:rsidR="00C266FA" w:rsidRPr="00215ACA" w:rsidRDefault="00C266FA" w:rsidP="00C266FA">
      <w:pPr>
        <w:pStyle w:val="NoSpacing"/>
        <w:rPr>
          <w:sz w:val="24"/>
        </w:rPr>
      </w:pPr>
    </w:p>
    <w:p w14:paraId="0044775D"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5DA3E2FB" w14:textId="77777777" w:rsidR="00C266FA" w:rsidRPr="00215ACA" w:rsidRDefault="00C266FA" w:rsidP="00C266FA">
      <w:pPr>
        <w:pStyle w:val="NoSpacing"/>
        <w:rPr>
          <w:sz w:val="16"/>
          <w:szCs w:val="16"/>
        </w:rPr>
      </w:pPr>
    </w:p>
    <w:p w14:paraId="734799DD"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w:t>
      </w:r>
      <w:r w:rsidR="009A7E45">
        <w:rPr>
          <w:sz w:val="24"/>
        </w:rPr>
        <w:t>C</w:t>
      </w:r>
      <w:r w:rsidRPr="00215ACA">
        <w:rPr>
          <w:sz w:val="24"/>
        </w:rPr>
        <w:t xml:space="preserve">ommission rules. </w:t>
      </w:r>
    </w:p>
    <w:p w14:paraId="1CE6A3FB" w14:textId="77777777" w:rsidR="00C266FA" w:rsidRDefault="00C266FA" w:rsidP="00C266FA">
      <w:pPr>
        <w:pStyle w:val="NoSpacing"/>
        <w:rPr>
          <w:sz w:val="24"/>
        </w:rPr>
      </w:pPr>
    </w:p>
    <w:p w14:paraId="572D8EDA"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09CE23A8" w14:textId="77777777" w:rsidR="00C266FA" w:rsidRPr="00215ACA" w:rsidRDefault="00C266FA" w:rsidP="00C266FA">
      <w:pPr>
        <w:pStyle w:val="NoSpacing"/>
        <w:rPr>
          <w:sz w:val="16"/>
          <w:szCs w:val="16"/>
          <w:u w:val="single"/>
        </w:rPr>
      </w:pPr>
    </w:p>
    <w:p w14:paraId="443A8B12"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14F5FD5F" w14:textId="77777777" w:rsidR="00C266FA" w:rsidRDefault="00C266FA" w:rsidP="00C266FA">
      <w:pPr>
        <w:pStyle w:val="NoSpacing"/>
        <w:rPr>
          <w:sz w:val="24"/>
        </w:rPr>
      </w:pPr>
    </w:p>
    <w:p w14:paraId="3C05D218" w14:textId="77777777" w:rsidR="00C266FA" w:rsidRPr="00DF0A65"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4659BF7B" w14:textId="77777777" w:rsidR="00C266FA" w:rsidRDefault="00C266FA" w:rsidP="00C266FA">
      <w:pPr>
        <w:pStyle w:val="NoSpacing"/>
        <w:rPr>
          <w:sz w:val="24"/>
        </w:rPr>
      </w:pPr>
    </w:p>
    <w:p w14:paraId="7C13A693" w14:textId="77777777" w:rsidR="00215ACA" w:rsidRDefault="00215ACA" w:rsidP="00C266FA">
      <w:pPr>
        <w:pStyle w:val="NoSpacing"/>
        <w:rPr>
          <w:sz w:val="24"/>
        </w:rPr>
      </w:pPr>
      <w:r>
        <w:rPr>
          <w:sz w:val="24"/>
        </w:rPr>
        <w:br w:type="page"/>
      </w:r>
    </w:p>
    <w:p w14:paraId="18EA4DE4" w14:textId="77777777" w:rsidR="00215ACA" w:rsidRDefault="00215ACA" w:rsidP="00215ACA">
      <w:pPr>
        <w:pStyle w:val="NoSpacing"/>
        <w:jc w:val="left"/>
        <w:rPr>
          <w:sz w:val="24"/>
          <w:szCs w:val="24"/>
        </w:rPr>
      </w:pPr>
    </w:p>
    <w:p w14:paraId="6FBADA4C" w14:textId="77777777" w:rsidR="001B684D" w:rsidRPr="00824AB3" w:rsidRDefault="001B684D" w:rsidP="00DF0A65">
      <w:pPr>
        <w:pStyle w:val="NoSpacing"/>
        <w:jc w:val="center"/>
        <w:rPr>
          <w:sz w:val="24"/>
          <w:szCs w:val="24"/>
        </w:rPr>
      </w:pPr>
      <w:r w:rsidRPr="00824AB3">
        <w:rPr>
          <w:sz w:val="24"/>
          <w:szCs w:val="24"/>
        </w:rPr>
        <w:t xml:space="preserve">SECTION 2.0 - SERVICE RULES AND </w:t>
      </w:r>
      <w:r w:rsidR="002C11EA" w:rsidRPr="00824AB3">
        <w:rPr>
          <w:sz w:val="24"/>
          <w:szCs w:val="24"/>
        </w:rPr>
        <w:t>POLICIES</w:t>
      </w:r>
      <w:r w:rsidRPr="00824AB3">
        <w:rPr>
          <w:sz w:val="24"/>
          <w:szCs w:val="24"/>
        </w:rPr>
        <w:t xml:space="preserve"> (Continued)</w:t>
      </w:r>
    </w:p>
    <w:p w14:paraId="6E5597D5" w14:textId="77777777" w:rsidR="00C266FA" w:rsidRDefault="00C266FA" w:rsidP="00215ACA">
      <w:pPr>
        <w:pStyle w:val="NoSpacing"/>
        <w:rPr>
          <w:sz w:val="24"/>
          <w:u w:val="single"/>
        </w:rPr>
      </w:pPr>
    </w:p>
    <w:p w14:paraId="64AEBAE4"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1E44A80E" w14:textId="77777777" w:rsidR="00215ACA" w:rsidRDefault="00215ACA" w:rsidP="00215ACA">
      <w:pPr>
        <w:pStyle w:val="NoSpacing"/>
        <w:rPr>
          <w:sz w:val="24"/>
        </w:rPr>
      </w:pPr>
    </w:p>
    <w:p w14:paraId="4AEFD1CA"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D500EC4" w14:textId="77777777" w:rsidR="00215ACA" w:rsidRPr="00215ACA" w:rsidRDefault="00215ACA" w:rsidP="00215ACA">
      <w:pPr>
        <w:pStyle w:val="NoSpacing"/>
        <w:rPr>
          <w:sz w:val="24"/>
        </w:rPr>
      </w:pPr>
    </w:p>
    <w:p w14:paraId="335373FC"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23954AEA" w14:textId="77777777" w:rsidR="00215ACA" w:rsidRDefault="00215ACA" w:rsidP="00215ACA">
      <w:pPr>
        <w:pStyle w:val="NoSpacing"/>
        <w:rPr>
          <w:sz w:val="24"/>
        </w:rPr>
      </w:pPr>
    </w:p>
    <w:p w14:paraId="3167A79C"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7095D2C7" w14:textId="77777777" w:rsidR="00215ACA" w:rsidRPr="00215ACA" w:rsidRDefault="00215ACA" w:rsidP="00215ACA">
      <w:pPr>
        <w:pStyle w:val="NoSpacing"/>
        <w:rPr>
          <w:sz w:val="24"/>
        </w:rPr>
      </w:pPr>
    </w:p>
    <w:p w14:paraId="3EC40498"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00F10F11" w14:textId="77777777" w:rsidR="00215ACA" w:rsidRDefault="00215ACA" w:rsidP="00215ACA">
      <w:pPr>
        <w:pStyle w:val="NoSpacing"/>
        <w:rPr>
          <w:sz w:val="24"/>
        </w:rPr>
      </w:pPr>
    </w:p>
    <w:p w14:paraId="3ADBBC78"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1ADA1167" w14:textId="77777777" w:rsidR="00215ACA" w:rsidRDefault="00215ACA" w:rsidP="00215ACA">
      <w:pPr>
        <w:pStyle w:val="NoSpacing"/>
        <w:rPr>
          <w:sz w:val="24"/>
        </w:rPr>
      </w:pPr>
    </w:p>
    <w:p w14:paraId="3ADA5823" w14:textId="77777777" w:rsidR="00DD1CD1" w:rsidRPr="00215ACA"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57407A3"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w:t>
      </w:r>
      <w:proofErr w:type="gramStart"/>
      <w:r w:rsidRPr="00215ACA">
        <w:rPr>
          <w:sz w:val="24"/>
        </w:rPr>
        <w:t>conduct an investigation</w:t>
      </w:r>
      <w:proofErr w:type="gramEnd"/>
      <w:r w:rsidRPr="00215ACA">
        <w:rPr>
          <w:sz w:val="24"/>
        </w:rPr>
        <w:t xml:space="preserve"> and report the results to the customer. If the dispute is not resolved, the utility will inform the customer that a complaint may be filed with the Commission. </w:t>
      </w:r>
    </w:p>
    <w:p w14:paraId="2F55D8A6" w14:textId="77777777" w:rsidR="00215ACA" w:rsidRPr="00215ACA" w:rsidRDefault="00215ACA" w:rsidP="00215ACA">
      <w:pPr>
        <w:pStyle w:val="NoSpacing"/>
        <w:rPr>
          <w:sz w:val="24"/>
        </w:rPr>
      </w:pPr>
    </w:p>
    <w:p w14:paraId="0B652961"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42F1363F" w14:textId="77777777" w:rsidR="00215ACA" w:rsidRDefault="00215ACA" w:rsidP="00215ACA">
      <w:pPr>
        <w:pStyle w:val="NoSpacing"/>
        <w:rPr>
          <w:sz w:val="24"/>
        </w:rPr>
      </w:pPr>
    </w:p>
    <w:p w14:paraId="3ABAD7B8" w14:textId="77777777" w:rsidR="00622B73" w:rsidRPr="00215ACA" w:rsidRDefault="00622B73" w:rsidP="00215ACA">
      <w:pPr>
        <w:pStyle w:val="NoSpacing"/>
        <w:rPr>
          <w:sz w:val="24"/>
        </w:rPr>
      </w:pPr>
      <w:r w:rsidRPr="00215ACA">
        <w:rPr>
          <w:sz w:val="24"/>
        </w:rPr>
        <w:t xml:space="preserve">Customer shall be liable for any damage or injury to utility-owned property shown to be caused by the customer. </w:t>
      </w:r>
    </w:p>
    <w:p w14:paraId="2CF2769A" w14:textId="77777777" w:rsidR="00DD1CD1" w:rsidRPr="00DF0A65" w:rsidRDefault="00DD1CD1" w:rsidP="003701D6">
      <w:pPr>
        <w:rPr>
          <w:sz w:val="24"/>
          <w:szCs w:val="24"/>
        </w:rPr>
      </w:pPr>
      <w:r w:rsidRPr="00DF0A65">
        <w:rPr>
          <w:sz w:val="24"/>
          <w:szCs w:val="24"/>
          <w:u w:val="single"/>
        </w:rPr>
        <w:br w:type="page"/>
      </w:r>
    </w:p>
    <w:p w14:paraId="0AB93E17" w14:textId="77777777" w:rsidR="00824AB3" w:rsidRDefault="00824AB3" w:rsidP="002C11EA">
      <w:pPr>
        <w:pStyle w:val="Heading1"/>
        <w:rPr>
          <w:b w:val="0"/>
          <w:bCs w:val="0"/>
          <w:sz w:val="24"/>
          <w:szCs w:val="24"/>
        </w:rPr>
      </w:pPr>
      <w:bookmarkStart w:id="2" w:name="_Toc78782643"/>
    </w:p>
    <w:p w14:paraId="6CBCB3BB" w14:textId="63C153D0" w:rsidR="00DD1CD1" w:rsidRPr="00824AB3" w:rsidRDefault="00DD1CD1" w:rsidP="002C11EA">
      <w:pPr>
        <w:pStyle w:val="Heading1"/>
        <w:rPr>
          <w:b w:val="0"/>
          <w:bCs w:val="0"/>
          <w:sz w:val="24"/>
          <w:szCs w:val="24"/>
        </w:rPr>
      </w:pPr>
      <w:r w:rsidRPr="00824AB3">
        <w:rPr>
          <w:b w:val="0"/>
          <w:bCs w:val="0"/>
          <w:sz w:val="24"/>
          <w:szCs w:val="24"/>
        </w:rPr>
        <w:t>SECTION 3.0 - EXTENSION POLICY</w:t>
      </w:r>
      <w:bookmarkEnd w:id="2"/>
    </w:p>
    <w:p w14:paraId="1E47F935" w14:textId="77777777" w:rsidR="00215ACA" w:rsidRDefault="00215ACA" w:rsidP="002C11EA">
      <w:pPr>
        <w:pStyle w:val="Heading1"/>
      </w:pPr>
    </w:p>
    <w:p w14:paraId="4A302BDD" w14:textId="77777777" w:rsidR="00DD1CD1" w:rsidRPr="00215ACA" w:rsidRDefault="00DD1CD1" w:rsidP="00215ACA">
      <w:pPr>
        <w:pStyle w:val="NoSpacing"/>
        <w:rPr>
          <w:sz w:val="24"/>
          <w:u w:val="single"/>
        </w:rPr>
      </w:pPr>
      <w:r w:rsidRPr="00215ACA">
        <w:rPr>
          <w:sz w:val="24"/>
          <w:u w:val="single"/>
        </w:rPr>
        <w:t>Section 3.01 - Standard Extension Requirements</w:t>
      </w:r>
    </w:p>
    <w:p w14:paraId="350F8D4F" w14:textId="77777777" w:rsidR="00215ACA" w:rsidRDefault="00215ACA" w:rsidP="00215ACA">
      <w:pPr>
        <w:pStyle w:val="NoSpacing"/>
        <w:rPr>
          <w:sz w:val="24"/>
          <w:szCs w:val="24"/>
        </w:rPr>
      </w:pPr>
    </w:p>
    <w:p w14:paraId="30ACE93D" w14:textId="77777777"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w:t>
      </w:r>
      <w:proofErr w:type="gramStart"/>
      <w:r w:rsidRPr="00C26D7B">
        <w:rPr>
          <w:sz w:val="24"/>
          <w:szCs w:val="24"/>
        </w:rPr>
        <w:t>I</w:t>
      </w:r>
      <w:r>
        <w:rPr>
          <w:sz w:val="24"/>
          <w:szCs w:val="24"/>
        </w:rPr>
        <w:t>n</w:t>
      </w:r>
      <w:proofErr w:type="gramEnd"/>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747CA552" w14:textId="77777777" w:rsidR="00215ACA" w:rsidRDefault="00215ACA" w:rsidP="00215ACA">
      <w:pPr>
        <w:pStyle w:val="NoSpacing"/>
        <w:rPr>
          <w:sz w:val="24"/>
        </w:rPr>
      </w:pPr>
    </w:p>
    <w:p w14:paraId="6CDF24A9"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Pr>
          <w:sz w:val="24"/>
        </w:rPr>
        <w:t>C</w:t>
      </w:r>
      <w:r w:rsidRPr="00215ACA">
        <w:rPr>
          <w:sz w:val="24"/>
        </w:rPr>
        <w:t xml:space="preserve">ommission rules and policies, and upon extension of the utility's certified service area boundaries by the </w:t>
      </w:r>
      <w:r w:rsidR="009A7E45">
        <w:rPr>
          <w:sz w:val="24"/>
        </w:rPr>
        <w:t>C</w:t>
      </w:r>
      <w:r w:rsidRPr="00215ACA">
        <w:rPr>
          <w:sz w:val="24"/>
        </w:rPr>
        <w:t xml:space="preserve">ommission. </w:t>
      </w:r>
    </w:p>
    <w:p w14:paraId="478E5A8F" w14:textId="77777777" w:rsidR="00215ACA" w:rsidRDefault="00215ACA" w:rsidP="00215ACA">
      <w:pPr>
        <w:pStyle w:val="NoSpacing"/>
        <w:rPr>
          <w:sz w:val="24"/>
        </w:rPr>
      </w:pPr>
    </w:p>
    <w:p w14:paraId="3B3500D5"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7B6DBFE5" w14:textId="77777777" w:rsidR="00215ACA" w:rsidRPr="00215ACA" w:rsidRDefault="00215ACA" w:rsidP="00215ACA">
      <w:pPr>
        <w:pStyle w:val="NoSpacing"/>
        <w:rPr>
          <w:sz w:val="24"/>
        </w:rPr>
      </w:pPr>
    </w:p>
    <w:p w14:paraId="3C67B033"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70DF5FAE" w14:textId="77777777" w:rsidR="00215ACA" w:rsidRDefault="00215ACA" w:rsidP="00215ACA">
      <w:pPr>
        <w:pStyle w:val="NoSpacing"/>
        <w:rPr>
          <w:sz w:val="24"/>
        </w:rPr>
      </w:pPr>
    </w:p>
    <w:p w14:paraId="4466772B"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29F68843" w14:textId="77777777" w:rsidR="00215ACA" w:rsidRDefault="00215ACA" w:rsidP="00215ACA">
      <w:pPr>
        <w:pStyle w:val="NoSpacing"/>
        <w:rPr>
          <w:sz w:val="24"/>
        </w:rPr>
      </w:pPr>
    </w:p>
    <w:p w14:paraId="71D62B6F"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404D2AE6" w14:textId="77777777" w:rsidR="00215ACA" w:rsidRDefault="00215ACA" w:rsidP="00215ACA">
      <w:pPr>
        <w:pStyle w:val="NoSpacing"/>
        <w:rPr>
          <w:sz w:val="24"/>
        </w:rPr>
      </w:pPr>
    </w:p>
    <w:p w14:paraId="6B7390D8"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4B889FC3" w14:textId="77777777" w:rsidR="00215ACA" w:rsidRDefault="00215ACA" w:rsidP="00215ACA">
      <w:pPr>
        <w:pStyle w:val="NoSpacing"/>
        <w:rPr>
          <w:sz w:val="24"/>
        </w:rPr>
      </w:pPr>
    </w:p>
    <w:p w14:paraId="5365C7E4"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02B25DAF" w14:textId="77777777" w:rsidR="00215ACA" w:rsidRDefault="00215ACA" w:rsidP="00215ACA">
      <w:pPr>
        <w:pStyle w:val="NoSpacing"/>
        <w:rPr>
          <w:sz w:val="24"/>
        </w:rPr>
      </w:pPr>
    </w:p>
    <w:p w14:paraId="0FC0AC9D"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 </w:t>
      </w:r>
    </w:p>
    <w:p w14:paraId="6DAAB2B0"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215ACA">
        <w:rPr>
          <w:sz w:val="24"/>
        </w:rPr>
        <w:t>service;</w:t>
      </w:r>
      <w:proofErr w:type="gramEnd"/>
      <w:r w:rsidRPr="00215ACA">
        <w:rPr>
          <w:sz w:val="24"/>
        </w:rPr>
        <w:t xml:space="preserve"> </w:t>
      </w:r>
    </w:p>
    <w:p w14:paraId="48960EDC" w14:textId="77777777" w:rsidR="0048417B" w:rsidRPr="00215ACA"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3FC4F0C1"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0154E5FF" w14:textId="77777777" w:rsidR="008A3427" w:rsidRDefault="008A3427" w:rsidP="008A3427">
      <w:pPr>
        <w:pStyle w:val="NoSpacing"/>
        <w:jc w:val="left"/>
        <w:rPr>
          <w:sz w:val="24"/>
          <w:szCs w:val="24"/>
        </w:rPr>
      </w:pPr>
    </w:p>
    <w:p w14:paraId="31081EDC" w14:textId="511387F7" w:rsidR="0048417B" w:rsidRPr="00824AB3" w:rsidRDefault="0048417B" w:rsidP="00DF0A65">
      <w:pPr>
        <w:pStyle w:val="NoSpacing"/>
        <w:jc w:val="center"/>
        <w:rPr>
          <w:sz w:val="24"/>
          <w:szCs w:val="24"/>
        </w:rPr>
      </w:pPr>
      <w:r w:rsidRPr="00824AB3">
        <w:rPr>
          <w:sz w:val="24"/>
          <w:szCs w:val="24"/>
        </w:rPr>
        <w:t>SECTION 3.0 - EXTENSION POLICY (</w:t>
      </w:r>
      <w:r w:rsidR="004B55FB" w:rsidRPr="00824AB3">
        <w:rPr>
          <w:sz w:val="24"/>
          <w:szCs w:val="24"/>
        </w:rPr>
        <w:t>C</w:t>
      </w:r>
      <w:r w:rsidRPr="00824AB3">
        <w:rPr>
          <w:sz w:val="24"/>
          <w:szCs w:val="24"/>
        </w:rPr>
        <w:t>ontinued)</w:t>
      </w:r>
    </w:p>
    <w:p w14:paraId="1F94B2BF" w14:textId="77777777" w:rsidR="008A3427" w:rsidRDefault="008A3427" w:rsidP="008A3427">
      <w:pPr>
        <w:pStyle w:val="NoSpacing"/>
        <w:rPr>
          <w:sz w:val="24"/>
        </w:rPr>
      </w:pPr>
    </w:p>
    <w:p w14:paraId="2699F9AE"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7C0C5173" w14:textId="77777777" w:rsidR="008A3427" w:rsidRDefault="008A3427" w:rsidP="008A3427">
      <w:pPr>
        <w:pStyle w:val="NoSpacing"/>
        <w:rPr>
          <w:sz w:val="24"/>
        </w:rPr>
      </w:pPr>
    </w:p>
    <w:p w14:paraId="7F9DAB09"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5EB78369" w14:textId="77777777" w:rsidR="008A3427" w:rsidRDefault="008A3427" w:rsidP="008A3427">
      <w:pPr>
        <w:pStyle w:val="NoSpacing"/>
        <w:rPr>
          <w:sz w:val="24"/>
        </w:rPr>
      </w:pPr>
    </w:p>
    <w:p w14:paraId="413938D3"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w:t>
      </w:r>
      <w:proofErr w:type="gramStart"/>
      <w:r w:rsidRPr="008A3427">
        <w:rPr>
          <w:sz w:val="24"/>
        </w:rPr>
        <w:t>in excess of</w:t>
      </w:r>
      <w:proofErr w:type="gramEnd"/>
      <w:r w:rsidRPr="008A3427">
        <w:rPr>
          <w:sz w:val="24"/>
        </w:rPr>
        <w:t xml:space="preserve"> the expenses that would be incurred in providing the standard service and connection beyond 200 feet and throughout his property including the cost of all necessary transmission facilities. </w:t>
      </w:r>
    </w:p>
    <w:p w14:paraId="4B45BCC9" w14:textId="77777777" w:rsidR="008A3427" w:rsidRDefault="008A3427" w:rsidP="008A3427">
      <w:pPr>
        <w:pStyle w:val="NoSpacing"/>
        <w:rPr>
          <w:sz w:val="24"/>
        </w:rPr>
      </w:pPr>
    </w:p>
    <w:p w14:paraId="4D684575"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Pr>
          <w:sz w:val="24"/>
          <w:u w:val="single"/>
        </w:rPr>
        <w:t>may not be required</w:t>
      </w:r>
      <w:r w:rsidR="007C12CD" w:rsidRPr="003F6E61">
        <w:rPr>
          <w:sz w:val="24"/>
        </w:rPr>
        <w:t xml:space="preserve"> </w:t>
      </w:r>
      <w:r w:rsidRPr="008A3427">
        <w:rPr>
          <w:sz w:val="24"/>
        </w:rPr>
        <w:t>of individual residential customers for production, storage, treatment</w:t>
      </w:r>
      <w:r w:rsidR="008A19A1">
        <w:rPr>
          <w:sz w:val="24"/>
        </w:rPr>
        <w:t>,</w:t>
      </w:r>
      <w:r w:rsidRPr="008A3427">
        <w:rPr>
          <w:sz w:val="24"/>
        </w:rPr>
        <w:t xml:space="preserve"> or transmission facilities unless otherwise approved by the Commission under this specific extension policy. </w:t>
      </w:r>
    </w:p>
    <w:p w14:paraId="343D7C8F" w14:textId="77777777" w:rsidR="008A3427" w:rsidRPr="008A3427" w:rsidRDefault="008A3427" w:rsidP="008A3427">
      <w:pPr>
        <w:pStyle w:val="NoSpacing"/>
        <w:rPr>
          <w:sz w:val="24"/>
        </w:rPr>
      </w:pPr>
    </w:p>
    <w:p w14:paraId="35E058BC"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7AB8F584" w14:textId="77777777" w:rsidR="008A3427" w:rsidRDefault="008A3427" w:rsidP="008A3427">
      <w:pPr>
        <w:pStyle w:val="NoSpacing"/>
        <w:rPr>
          <w:sz w:val="24"/>
        </w:rPr>
      </w:pPr>
    </w:p>
    <w:p w14:paraId="24AFC543"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062F5C02" w14:textId="77777777" w:rsidR="008A3427" w:rsidRDefault="008A3427" w:rsidP="008A3427">
      <w:pPr>
        <w:pStyle w:val="NoSpacing"/>
        <w:rPr>
          <w:sz w:val="24"/>
        </w:rPr>
      </w:pPr>
    </w:p>
    <w:p w14:paraId="61E962D6"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t>
      </w:r>
      <w:r w:rsidR="00331C5D">
        <w:rPr>
          <w:sz w:val="24"/>
        </w:rPr>
        <w:t>sewer</w:t>
      </w:r>
      <w:r w:rsidRPr="008A3427">
        <w:rPr>
          <w:sz w:val="24"/>
        </w:rPr>
        <w:t xml:space="preserve"> treatment and </w:t>
      </w:r>
      <w:r w:rsidR="00331C5D">
        <w:rPr>
          <w:sz w:val="24"/>
        </w:rPr>
        <w:t>collection</w:t>
      </w:r>
      <w:r w:rsidRPr="008A3427">
        <w:rPr>
          <w:sz w:val="24"/>
        </w:rPr>
        <w:t xml:space="preserve">. </w:t>
      </w:r>
    </w:p>
    <w:p w14:paraId="518188BA" w14:textId="77777777" w:rsidR="008A3427" w:rsidRDefault="008A3427" w:rsidP="008A3427">
      <w:pPr>
        <w:pStyle w:val="NoSpacing"/>
        <w:rPr>
          <w:sz w:val="24"/>
        </w:rPr>
      </w:pPr>
    </w:p>
    <w:p w14:paraId="7167315E"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w:t>
      </w:r>
      <w:r w:rsidR="002A647A">
        <w:rPr>
          <w:bCs/>
        </w:rPr>
        <w:t>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002A647A">
        <w:rPr>
          <w:bCs/>
        </w:rPr>
        <w:t> </w:t>
      </w:r>
      <w:r w:rsidRPr="008A3427">
        <w:rPr>
          <w:sz w:val="24"/>
        </w:rPr>
        <w:t>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1EDDCF46" w14:textId="77777777" w:rsidR="008A3427" w:rsidRDefault="008A3427">
      <w:pPr>
        <w:autoSpaceDE/>
        <w:autoSpaceDN/>
        <w:adjustRightInd/>
        <w:spacing w:before="0" w:after="0"/>
        <w:jc w:val="left"/>
        <w:rPr>
          <w:sz w:val="24"/>
          <w:szCs w:val="24"/>
        </w:rPr>
      </w:pPr>
    </w:p>
    <w:p w14:paraId="3E65681A" w14:textId="77777777" w:rsidR="008A3427" w:rsidRDefault="008A3427">
      <w:pPr>
        <w:autoSpaceDE/>
        <w:autoSpaceDN/>
        <w:adjustRightInd/>
        <w:spacing w:before="0" w:after="0"/>
        <w:jc w:val="left"/>
        <w:rPr>
          <w:sz w:val="24"/>
          <w:szCs w:val="24"/>
        </w:rPr>
      </w:pPr>
    </w:p>
    <w:p w14:paraId="535785B6"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5FB16FE8" w14:textId="77777777" w:rsidR="003B1583" w:rsidRDefault="003B1583" w:rsidP="003B1583">
      <w:pPr>
        <w:pStyle w:val="NoSpacing"/>
        <w:jc w:val="left"/>
        <w:rPr>
          <w:sz w:val="24"/>
          <w:szCs w:val="24"/>
        </w:rPr>
      </w:pPr>
    </w:p>
    <w:p w14:paraId="351EFA7D" w14:textId="2E44C3C4" w:rsidR="0048417B" w:rsidRPr="00824AB3" w:rsidRDefault="0048417B" w:rsidP="00DF0A65">
      <w:pPr>
        <w:pStyle w:val="NoSpacing"/>
        <w:jc w:val="center"/>
        <w:rPr>
          <w:sz w:val="24"/>
          <w:szCs w:val="24"/>
        </w:rPr>
      </w:pPr>
      <w:r w:rsidRPr="00824AB3">
        <w:rPr>
          <w:sz w:val="24"/>
          <w:szCs w:val="24"/>
        </w:rPr>
        <w:t>SECTION 3.0 - EXTENSION POLICY (</w:t>
      </w:r>
      <w:r w:rsidR="004B55FB" w:rsidRPr="00824AB3">
        <w:rPr>
          <w:sz w:val="24"/>
          <w:szCs w:val="24"/>
        </w:rPr>
        <w:t>C</w:t>
      </w:r>
      <w:r w:rsidRPr="00824AB3">
        <w:rPr>
          <w:sz w:val="24"/>
          <w:szCs w:val="24"/>
        </w:rPr>
        <w:t>ontinued)</w:t>
      </w:r>
    </w:p>
    <w:p w14:paraId="007C53C6" w14:textId="77777777" w:rsidR="008A3427" w:rsidRDefault="008A3427" w:rsidP="008A3427">
      <w:pPr>
        <w:pStyle w:val="NoSpacing"/>
        <w:rPr>
          <w:sz w:val="24"/>
        </w:rPr>
      </w:pPr>
    </w:p>
    <w:p w14:paraId="3CA6758C" w14:textId="77777777" w:rsidR="0048417B" w:rsidRPr="008A3427" w:rsidRDefault="0048417B" w:rsidP="008A3427">
      <w:pPr>
        <w:pStyle w:val="NoSpacing"/>
        <w:rPr>
          <w:sz w:val="24"/>
        </w:rPr>
      </w:pPr>
      <w:r w:rsidRPr="008A3427">
        <w:rPr>
          <w:sz w:val="24"/>
        </w:rPr>
        <w:t xml:space="preserve">A utility may only charge a </w:t>
      </w:r>
      <w:proofErr w:type="gramStart"/>
      <w:r w:rsidRPr="008A3427">
        <w:rPr>
          <w:sz w:val="24"/>
        </w:rPr>
        <w:t>developer standby fees</w:t>
      </w:r>
      <w:proofErr w:type="gramEnd"/>
      <w:r w:rsidRPr="008A3427">
        <w:rPr>
          <w:sz w:val="24"/>
        </w:rPr>
        <w:t xml:space="preserve"> for unrecovered costs of facilities committed to a developer’s property under the following circumstances: </w:t>
      </w:r>
    </w:p>
    <w:p w14:paraId="58F8528D"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4983D698" w14:textId="77777777" w:rsidR="0048417B" w:rsidRPr="008A3427" w:rsidRDefault="0048417B" w:rsidP="008A3427">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Pr>
          <w:sz w:val="24"/>
        </w:rPr>
        <w:t>C</w:t>
      </w:r>
      <w:r w:rsidRPr="008A3427">
        <w:rPr>
          <w:sz w:val="24"/>
        </w:rPr>
        <w:t>ommission or executive director.</w:t>
      </w:r>
    </w:p>
    <w:p w14:paraId="61CC6A38"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7A13E0D9" w14:textId="77777777" w:rsidR="008A3427" w:rsidRDefault="008A3427" w:rsidP="008A3427">
      <w:pPr>
        <w:pStyle w:val="NoSpacing"/>
        <w:rPr>
          <w:sz w:val="24"/>
        </w:rPr>
      </w:pPr>
    </w:p>
    <w:p w14:paraId="67A5E45C"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62367D41" w14:textId="77777777" w:rsidR="008A3427" w:rsidRDefault="008A3427" w:rsidP="008A3427">
      <w:pPr>
        <w:pStyle w:val="NoSpacing"/>
        <w:rPr>
          <w:sz w:val="24"/>
        </w:rPr>
      </w:pPr>
    </w:p>
    <w:p w14:paraId="5F700CAA" w14:textId="77777777" w:rsidR="0048417B" w:rsidRDefault="0048417B" w:rsidP="008A3427">
      <w:pPr>
        <w:pStyle w:val="NoSpacing"/>
        <w:rPr>
          <w:sz w:val="24"/>
        </w:rPr>
      </w:pPr>
      <w:r w:rsidRPr="008A3427">
        <w:rPr>
          <w:sz w:val="24"/>
        </w:rPr>
        <w:t xml:space="preserve">The imposition of additional extension costs or charges as provided by Sections 3.0 - Extension Policy of this tariff shall be subject to appeal as provided in this tariff, </w:t>
      </w:r>
      <w:r w:rsidR="00A64A39">
        <w:rPr>
          <w:sz w:val="24"/>
        </w:rPr>
        <w:t>C</w:t>
      </w:r>
      <w:r w:rsidRPr="008A3427">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Pr>
          <w:sz w:val="24"/>
        </w:rPr>
        <w:t>C</w:t>
      </w:r>
      <w:r w:rsidRPr="008A3427">
        <w:rPr>
          <w:sz w:val="24"/>
        </w:rPr>
        <w:t>ommission or such other regulatory authority having jurisdiction over the utility's rates in that portion of the utility's service area in which the applicant's property(</w:t>
      </w:r>
      <w:proofErr w:type="spellStart"/>
      <w:r w:rsidRPr="008A3427">
        <w:rPr>
          <w:sz w:val="24"/>
        </w:rPr>
        <w:t>ies</w:t>
      </w:r>
      <w:proofErr w:type="spellEnd"/>
      <w:r w:rsidRPr="008A3427">
        <w:rPr>
          <w:sz w:val="24"/>
        </w:rPr>
        <w:t xml:space="preserve">) is located. </w:t>
      </w:r>
    </w:p>
    <w:p w14:paraId="68A2BEBB" w14:textId="77777777" w:rsidR="008A3427" w:rsidRPr="008A3427" w:rsidRDefault="008A3427" w:rsidP="008A3427">
      <w:pPr>
        <w:pStyle w:val="NoSpacing"/>
        <w:rPr>
          <w:sz w:val="24"/>
        </w:rPr>
      </w:pPr>
    </w:p>
    <w:p w14:paraId="467BF821"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1CEAEEEB" w14:textId="77777777" w:rsidR="008A3427" w:rsidRDefault="008A3427" w:rsidP="008A3427">
      <w:pPr>
        <w:pStyle w:val="NoSpacing"/>
        <w:rPr>
          <w:sz w:val="24"/>
        </w:rPr>
      </w:pPr>
    </w:p>
    <w:p w14:paraId="7BDC7A8B" w14:textId="77777777" w:rsidR="0048417B" w:rsidRPr="008A3427" w:rsidRDefault="0048417B" w:rsidP="008A3427">
      <w:pPr>
        <w:pStyle w:val="NoSpacing"/>
        <w:rPr>
          <w:sz w:val="24"/>
        </w:rPr>
      </w:pPr>
      <w:r w:rsidRPr="008A3427">
        <w:rPr>
          <w:sz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8A3427">
        <w:rPr>
          <w:sz w:val="24"/>
        </w:rPr>
        <w:t>first class</w:t>
      </w:r>
      <w:proofErr w:type="gramEnd"/>
      <w:r w:rsidRPr="008A3427">
        <w:rPr>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4562A25" w14:textId="77777777" w:rsidR="008A3427" w:rsidRDefault="008A3427" w:rsidP="008A3427">
      <w:pPr>
        <w:pStyle w:val="NoSpacing"/>
        <w:rPr>
          <w:sz w:val="24"/>
        </w:rPr>
      </w:pPr>
    </w:p>
    <w:p w14:paraId="089BACD4" w14:textId="77777777" w:rsidR="008A3427"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5741FD42" w14:textId="77777777" w:rsidR="008A3427" w:rsidRDefault="008A3427">
      <w:pPr>
        <w:autoSpaceDE/>
        <w:autoSpaceDN/>
        <w:adjustRightInd/>
        <w:spacing w:before="0" w:after="0"/>
        <w:jc w:val="left"/>
        <w:rPr>
          <w:sz w:val="24"/>
        </w:rPr>
      </w:pPr>
      <w:r>
        <w:rPr>
          <w:sz w:val="24"/>
        </w:rPr>
        <w:br w:type="page"/>
      </w:r>
    </w:p>
    <w:p w14:paraId="199DA851" w14:textId="77777777" w:rsidR="008A3427" w:rsidRDefault="008A3427" w:rsidP="008A3427">
      <w:pPr>
        <w:pStyle w:val="NoSpacing"/>
        <w:rPr>
          <w:sz w:val="24"/>
        </w:rPr>
      </w:pPr>
    </w:p>
    <w:p w14:paraId="504EEF03" w14:textId="0F1CB10B" w:rsidR="0048417B" w:rsidRPr="00824AB3" w:rsidRDefault="0048417B" w:rsidP="00DF0A65">
      <w:pPr>
        <w:pStyle w:val="NoSpacing"/>
        <w:jc w:val="center"/>
        <w:rPr>
          <w:sz w:val="24"/>
          <w:szCs w:val="24"/>
        </w:rPr>
      </w:pPr>
      <w:r w:rsidRPr="00824AB3">
        <w:rPr>
          <w:sz w:val="24"/>
          <w:szCs w:val="24"/>
        </w:rPr>
        <w:t>SECTION 3.0 - EXTENSION POLICY (</w:t>
      </w:r>
      <w:r w:rsidR="004B55FB" w:rsidRPr="00824AB3">
        <w:rPr>
          <w:sz w:val="24"/>
          <w:szCs w:val="24"/>
        </w:rPr>
        <w:t>C</w:t>
      </w:r>
      <w:r w:rsidRPr="00824AB3">
        <w:rPr>
          <w:sz w:val="24"/>
          <w:szCs w:val="24"/>
        </w:rPr>
        <w:t>ontinued)</w:t>
      </w:r>
    </w:p>
    <w:p w14:paraId="7F3419C8" w14:textId="77777777" w:rsidR="008A3427" w:rsidRPr="004B55FB" w:rsidRDefault="008A3427" w:rsidP="008A3427">
      <w:pPr>
        <w:pStyle w:val="NoSpacing"/>
        <w:rPr>
          <w:sz w:val="24"/>
        </w:rPr>
      </w:pPr>
    </w:p>
    <w:p w14:paraId="0CCE09BE"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w:t>
      </w:r>
      <w:r w:rsidR="00FA05DA">
        <w:t>C</w:t>
      </w:r>
      <w:r w:rsidRPr="00DF0A65">
        <w:t xml:space="preserve">ommission for resolution. </w:t>
      </w:r>
    </w:p>
    <w:p w14:paraId="575869B5" w14:textId="77777777" w:rsidR="008A3427" w:rsidRPr="008A3427" w:rsidRDefault="008A3427" w:rsidP="008A3427">
      <w:pPr>
        <w:pStyle w:val="NoSpacing"/>
        <w:rPr>
          <w:sz w:val="24"/>
        </w:rPr>
      </w:pPr>
    </w:p>
    <w:p w14:paraId="75DC1A9E"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17F625BF" w14:textId="77777777" w:rsidR="008A3427" w:rsidRDefault="008A3427" w:rsidP="008A3427">
      <w:pPr>
        <w:pStyle w:val="NoSpacing"/>
        <w:rPr>
          <w:sz w:val="24"/>
        </w:rPr>
      </w:pPr>
    </w:p>
    <w:p w14:paraId="5912DE16"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w:t>
      </w:r>
      <w:r w:rsidR="00FA05DA">
        <w:rPr>
          <w:sz w:val="24"/>
        </w:rPr>
        <w:t>C</w:t>
      </w:r>
      <w:r w:rsidRPr="008A3427">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43DED9B1" w14:textId="77777777" w:rsidR="008A3427" w:rsidRDefault="008A3427" w:rsidP="008A3427">
      <w:pPr>
        <w:pStyle w:val="NoSpacing"/>
        <w:rPr>
          <w:sz w:val="24"/>
        </w:rPr>
      </w:pPr>
    </w:p>
    <w:p w14:paraId="57524420"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Pr>
          <w:sz w:val="24"/>
        </w:rPr>
        <w:t>C</w:t>
      </w:r>
      <w:r w:rsidRPr="008A3427">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sidRPr="008A3427">
        <w:rPr>
          <w:sz w:val="24"/>
        </w:rPr>
        <w:t>cause</w:t>
      </w:r>
      <w:proofErr w:type="gramEnd"/>
      <w:r w:rsidRPr="008A3427">
        <w:rPr>
          <w:sz w:val="24"/>
        </w:rPr>
        <w:t xml:space="preserve"> and the anticipated date that service will be available. The </w:t>
      </w:r>
      <w:r w:rsidR="00FA05DA">
        <w:rPr>
          <w:sz w:val="24"/>
        </w:rPr>
        <w:t>C</w:t>
      </w:r>
      <w:r w:rsidRPr="008A3427">
        <w:rPr>
          <w:sz w:val="24"/>
        </w:rPr>
        <w:t xml:space="preserve">ommission service dates shall not become applicable until the service applicant has met all conditions precedent to becoming a qualified service applicant as defined by </w:t>
      </w:r>
      <w:r w:rsidR="00FA05DA">
        <w:rPr>
          <w:sz w:val="24"/>
        </w:rPr>
        <w:t>C</w:t>
      </w:r>
      <w:r w:rsidRPr="008A3427">
        <w:rPr>
          <w:sz w:val="24"/>
        </w:rPr>
        <w:t xml:space="preserve">ommission rules. </w:t>
      </w:r>
    </w:p>
    <w:p w14:paraId="0A0C5DE3" w14:textId="77777777" w:rsidR="008A3427" w:rsidRPr="008A3427" w:rsidRDefault="008A3427" w:rsidP="008A3427">
      <w:pPr>
        <w:pStyle w:val="NoSpacing"/>
        <w:rPr>
          <w:sz w:val="24"/>
        </w:rPr>
      </w:pPr>
    </w:p>
    <w:p w14:paraId="177A9446"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54970DDB" w14:textId="77777777" w:rsidR="008A3427" w:rsidRDefault="008A3427" w:rsidP="008A3427">
      <w:pPr>
        <w:pStyle w:val="NoSpacing"/>
        <w:rPr>
          <w:sz w:val="24"/>
        </w:rPr>
      </w:pPr>
    </w:p>
    <w:p w14:paraId="41FB6EE3"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65D9DC9E" w14:textId="77777777" w:rsidR="008A3427" w:rsidRPr="008A3427" w:rsidRDefault="008A3427" w:rsidP="008A3427">
      <w:pPr>
        <w:pStyle w:val="NoSpacing"/>
        <w:rPr>
          <w:sz w:val="24"/>
        </w:rPr>
      </w:pPr>
    </w:p>
    <w:p w14:paraId="71F197A6" w14:textId="77777777" w:rsidR="00532B70" w:rsidRPr="00532B70" w:rsidRDefault="00532B70" w:rsidP="00C266FA">
      <w:pPr>
        <w:pStyle w:val="NoSpacing"/>
        <w:jc w:val="center"/>
      </w:pPr>
    </w:p>
    <w:sectPr w:rsidR="00532B70" w:rsidRPr="00532B70" w:rsidSect="00C266FA">
      <w:headerReference w:type="even" r:id="rId9"/>
      <w:headerReference w:type="default" r:id="rId10"/>
      <w:footerReference w:type="even" r:id="rId11"/>
      <w:footerReference w:type="default" r:id="rId12"/>
      <w:headerReference w:type="first" r:id="rId13"/>
      <w:footerReference w:type="first" r:id="rId14"/>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6A67" w14:textId="77777777" w:rsidR="00FA731C" w:rsidRDefault="00FA731C">
      <w:r>
        <w:separator/>
      </w:r>
    </w:p>
  </w:endnote>
  <w:endnote w:type="continuationSeparator" w:id="0">
    <w:p w14:paraId="0D66E9BB" w14:textId="77777777" w:rsidR="00FA731C" w:rsidRDefault="00FA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01D5B" w14:textId="77777777" w:rsidR="009A7E45" w:rsidRDefault="009A7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C9269" w14:textId="6C206EBE" w:rsidR="009A7E45" w:rsidRPr="00CA2BED" w:rsidRDefault="009A7E45" w:rsidP="002A06FB">
    <w:pPr>
      <w:rPr>
        <w:b/>
        <w:sz w:val="24"/>
        <w:szCs w:val="24"/>
      </w:rPr>
    </w:pPr>
    <w:r w:rsidRPr="00CA2BED">
      <w:rPr>
        <w:b/>
        <w:sz w:val="24"/>
        <w:szCs w:val="24"/>
      </w:rPr>
      <w:t>Docket No.</w:t>
    </w:r>
    <w:r w:rsidRPr="00924FE1">
      <w:rPr>
        <w:b/>
        <w:sz w:val="24"/>
        <w:szCs w:val="24"/>
      </w:rPr>
      <w:t xml:space="preserve"> </w:t>
    </w:r>
    <w:r w:rsidR="00924FE1" w:rsidRPr="00924FE1">
      <w:rPr>
        <w:b/>
        <w:sz w:val="24"/>
        <w:szCs w:val="24"/>
      </w:rPr>
      <w:t>53149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736F" w14:textId="77777777" w:rsidR="009A7E45" w:rsidRDefault="009A7E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D7501" w14:textId="77777777" w:rsidR="00FA731C" w:rsidRDefault="00FA731C">
      <w:r>
        <w:separator/>
      </w:r>
    </w:p>
  </w:footnote>
  <w:footnote w:type="continuationSeparator" w:id="0">
    <w:p w14:paraId="1890BD1E" w14:textId="77777777" w:rsidR="00FA731C" w:rsidRDefault="00FA7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B2D6" w14:textId="77777777" w:rsidR="009A7E45" w:rsidRDefault="009A7E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FF5C" w14:textId="6C718895" w:rsidR="009A7E45" w:rsidRDefault="00160C4F" w:rsidP="004A57C7">
    <w:pPr>
      <w:pStyle w:val="NoSpacing"/>
      <w:tabs>
        <w:tab w:val="right" w:pos="9532"/>
      </w:tabs>
      <w:rPr>
        <w:noProof/>
      </w:rPr>
    </w:pPr>
    <w:r w:rsidRPr="00160C4F">
      <w:rPr>
        <w:u w:val="single"/>
      </w:rPr>
      <w:t>Liquid Utilities LLC</w:t>
    </w:r>
    <w:r w:rsidR="009A7E45" w:rsidRPr="003701D6">
      <w:tab/>
    </w:r>
    <w:r w:rsidR="009A7E45">
      <w:t>Sewer</w:t>
    </w:r>
    <w:r w:rsidR="009A7E45" w:rsidRPr="003701D6">
      <w:t xml:space="preserve"> Utility Tariff Page No.</w:t>
    </w:r>
    <w:r w:rsidR="009A7E45">
      <w:t xml:space="preserve"> </w:t>
    </w:r>
    <w:r w:rsidR="009A7E45">
      <w:fldChar w:fldCharType="begin"/>
    </w:r>
    <w:r w:rsidR="009A7E45">
      <w:instrText xml:space="preserve"> PAGE   \* MERGEFORMAT </w:instrText>
    </w:r>
    <w:r w:rsidR="009A7E45">
      <w:fldChar w:fldCharType="separate"/>
    </w:r>
    <w:r w:rsidR="009A7E45">
      <w:rPr>
        <w:noProof/>
      </w:rPr>
      <w:t>12</w:t>
    </w:r>
    <w:r w:rsidR="009A7E45">
      <w:rPr>
        <w:noProof/>
      </w:rPr>
      <w:fldChar w:fldCharType="end"/>
    </w:r>
  </w:p>
  <w:p w14:paraId="5A91AA33" w14:textId="745BEF4D" w:rsidR="00160C4F" w:rsidRPr="00160C4F" w:rsidRDefault="00160C4F" w:rsidP="004A57C7">
    <w:pPr>
      <w:pStyle w:val="NoSpacing"/>
      <w:tabs>
        <w:tab w:val="right" w:pos="9532"/>
      </w:tabs>
      <w:rPr>
        <w:noProof/>
        <w:sz w:val="18"/>
        <w:szCs w:val="18"/>
      </w:rPr>
    </w:pPr>
    <w:r w:rsidRPr="00160C4F">
      <w:rPr>
        <w:noProof/>
        <w:sz w:val="18"/>
        <w:szCs w:val="18"/>
      </w:rPr>
      <w:t>(Utility Name)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732D" w14:textId="77777777" w:rsidR="009A7E45" w:rsidRDefault="009A7E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1C"/>
    <w:rsid w:val="00011669"/>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0C4F"/>
    <w:rsid w:val="00167A03"/>
    <w:rsid w:val="00191663"/>
    <w:rsid w:val="001A05F1"/>
    <w:rsid w:val="001A135C"/>
    <w:rsid w:val="001B3D43"/>
    <w:rsid w:val="001B684D"/>
    <w:rsid w:val="001C2D44"/>
    <w:rsid w:val="001F1B6E"/>
    <w:rsid w:val="00203A95"/>
    <w:rsid w:val="00214DEF"/>
    <w:rsid w:val="00215ACA"/>
    <w:rsid w:val="00245C49"/>
    <w:rsid w:val="002533CC"/>
    <w:rsid w:val="002744DB"/>
    <w:rsid w:val="002754B9"/>
    <w:rsid w:val="00277741"/>
    <w:rsid w:val="00282521"/>
    <w:rsid w:val="00296DC8"/>
    <w:rsid w:val="00297427"/>
    <w:rsid w:val="002A06FB"/>
    <w:rsid w:val="002A3AA5"/>
    <w:rsid w:val="002A647A"/>
    <w:rsid w:val="002C11EA"/>
    <w:rsid w:val="002D0511"/>
    <w:rsid w:val="0030769D"/>
    <w:rsid w:val="00331168"/>
    <w:rsid w:val="00331C5D"/>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41B2D"/>
    <w:rsid w:val="00470CD1"/>
    <w:rsid w:val="00475ECF"/>
    <w:rsid w:val="0048417B"/>
    <w:rsid w:val="004861F7"/>
    <w:rsid w:val="004A57C7"/>
    <w:rsid w:val="004B55FB"/>
    <w:rsid w:val="004D12D1"/>
    <w:rsid w:val="004E68E8"/>
    <w:rsid w:val="004F4E06"/>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1035"/>
    <w:rsid w:val="006F709B"/>
    <w:rsid w:val="00711BD9"/>
    <w:rsid w:val="007163F7"/>
    <w:rsid w:val="00731D7F"/>
    <w:rsid w:val="00745480"/>
    <w:rsid w:val="007747A8"/>
    <w:rsid w:val="0077747B"/>
    <w:rsid w:val="007809BF"/>
    <w:rsid w:val="00784BDC"/>
    <w:rsid w:val="007951BB"/>
    <w:rsid w:val="007C12CD"/>
    <w:rsid w:val="007C15B3"/>
    <w:rsid w:val="007D7795"/>
    <w:rsid w:val="007E3263"/>
    <w:rsid w:val="007E698F"/>
    <w:rsid w:val="007E70D0"/>
    <w:rsid w:val="007F1804"/>
    <w:rsid w:val="008111C7"/>
    <w:rsid w:val="008130A3"/>
    <w:rsid w:val="00822591"/>
    <w:rsid w:val="00824AB3"/>
    <w:rsid w:val="00840D0D"/>
    <w:rsid w:val="008571B3"/>
    <w:rsid w:val="00871820"/>
    <w:rsid w:val="00891347"/>
    <w:rsid w:val="008A02DF"/>
    <w:rsid w:val="008A19A1"/>
    <w:rsid w:val="008A3427"/>
    <w:rsid w:val="008A5089"/>
    <w:rsid w:val="008C457A"/>
    <w:rsid w:val="008D0AE9"/>
    <w:rsid w:val="008F2949"/>
    <w:rsid w:val="00902BDC"/>
    <w:rsid w:val="0090361C"/>
    <w:rsid w:val="00924FE1"/>
    <w:rsid w:val="009376B9"/>
    <w:rsid w:val="009458BB"/>
    <w:rsid w:val="00967CCB"/>
    <w:rsid w:val="00967E7C"/>
    <w:rsid w:val="0097416B"/>
    <w:rsid w:val="00981397"/>
    <w:rsid w:val="00994304"/>
    <w:rsid w:val="00997A06"/>
    <w:rsid w:val="009A7E45"/>
    <w:rsid w:val="009C1445"/>
    <w:rsid w:val="009E32D8"/>
    <w:rsid w:val="009F1A26"/>
    <w:rsid w:val="00A0485E"/>
    <w:rsid w:val="00A131A7"/>
    <w:rsid w:val="00A214B9"/>
    <w:rsid w:val="00A2681C"/>
    <w:rsid w:val="00A341FA"/>
    <w:rsid w:val="00A35E11"/>
    <w:rsid w:val="00A500E1"/>
    <w:rsid w:val="00A61008"/>
    <w:rsid w:val="00A64A39"/>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07317"/>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B2E6B"/>
    <w:rsid w:val="00EC37F5"/>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05DA"/>
    <w:rsid w:val="00FA1C91"/>
    <w:rsid w:val="00FA731C"/>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65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4B55FB"/>
    <w:pPr>
      <w:tabs>
        <w:tab w:val="right" w:leader="dot" w:pos="9522"/>
      </w:tabs>
      <w:spacing w:before="0" w:after="0"/>
    </w:pPr>
    <w:rPr>
      <w:sz w:val="24"/>
    </w:rPr>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Sewer%20Tariff%20-%20New%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Sewer Tariff - New Rule References</Template>
  <TotalTime>0</TotalTime>
  <Pages>12</Pages>
  <Words>4201</Words>
  <Characters>23947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2022-10-27T18:52:00Z</dcterms:created>
  <dcterms:modified xsi:type="dcterms:W3CDTF">2022-10-27T18:52:00Z</dcterms:modified>
</cp:coreProperties>
</file>